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7365798C" w:rsidR="00565F90" w:rsidRPr="00565F90" w:rsidRDefault="002660D5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#139E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</w:t>
      </w:r>
      <w:r w:rsidR="005D72B0">
        <w:rPr>
          <w:rFonts w:ascii="Arial" w:hAnsi="Arial" w:cs="Arial"/>
          <w:b/>
          <w:bCs/>
          <w:sz w:val="24"/>
        </w:rPr>
        <w:t>-</w:t>
      </w:r>
      <w:r w:rsidR="002938F1" w:rsidRPr="00774FD0">
        <w:rPr>
          <w:rFonts w:ascii="Arial" w:hAnsi="Arial" w:cs="Arial"/>
          <w:b/>
          <w:bCs/>
          <w:sz w:val="24"/>
        </w:rPr>
        <w:t>200</w:t>
      </w:r>
      <w:r w:rsidR="002938F1">
        <w:rPr>
          <w:rFonts w:ascii="Arial" w:hAnsi="Arial" w:cs="Arial"/>
          <w:b/>
          <w:bCs/>
          <w:sz w:val="24"/>
        </w:rPr>
        <w:t>4647</w:t>
      </w:r>
    </w:p>
    <w:p w14:paraId="1072ED5C" w14:textId="18930885" w:rsidR="00565F90" w:rsidRPr="0052708D" w:rsidRDefault="002660D5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C807A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June</w:t>
      </w:r>
      <w:r w:rsidR="00C807A3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12</w:t>
      </w:r>
      <w:r w:rsidR="00C807A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June </w:t>
      </w:r>
      <w:r w:rsidR="00C807A3">
        <w:rPr>
          <w:rFonts w:ascii="Arial" w:hAnsi="Arial" w:cs="Arial"/>
          <w:b/>
          <w:noProof/>
          <w:sz w:val="24"/>
        </w:rPr>
        <w:t>2020</w:t>
      </w:r>
      <w:r w:rsidR="004A20FD">
        <w:rPr>
          <w:rFonts w:ascii="Arial" w:hAnsi="Arial" w:cs="Arial"/>
          <w:b/>
          <w:noProof/>
          <w:sz w:val="24"/>
        </w:rPr>
        <w:tab/>
      </w:r>
      <w:r w:rsidR="002938F1">
        <w:rPr>
          <w:rFonts w:ascii="Arial" w:hAnsi="Arial" w:cs="Arial"/>
          <w:b/>
          <w:noProof/>
          <w:sz w:val="24"/>
        </w:rPr>
        <w:t xml:space="preserve">was </w:t>
      </w:r>
      <w:r w:rsidR="002938F1" w:rsidRPr="009320C0">
        <w:rPr>
          <w:rFonts w:ascii="Arial" w:hAnsi="Arial" w:cs="Arial"/>
          <w:b/>
          <w:bCs/>
          <w:sz w:val="24"/>
        </w:rPr>
        <w:t>S2</w:t>
      </w:r>
      <w:r w:rsidR="002938F1">
        <w:rPr>
          <w:rFonts w:ascii="Arial" w:hAnsi="Arial" w:cs="Arial"/>
          <w:b/>
          <w:bCs/>
          <w:sz w:val="24"/>
        </w:rPr>
        <w:t>-</w:t>
      </w:r>
      <w:r w:rsidR="002938F1" w:rsidRPr="00774FD0">
        <w:rPr>
          <w:rFonts w:ascii="Arial" w:hAnsi="Arial" w:cs="Arial"/>
          <w:b/>
          <w:bCs/>
          <w:sz w:val="24"/>
        </w:rPr>
        <w:t>200</w:t>
      </w:r>
      <w:r w:rsidR="002938F1">
        <w:rPr>
          <w:rFonts w:ascii="Arial" w:hAnsi="Arial" w:cs="Arial"/>
          <w:b/>
          <w:bCs/>
          <w:sz w:val="24"/>
        </w:rPr>
        <w:t>4088</w:t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790B7FA4" w:rsidR="00FB501F" w:rsidRPr="008429A2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60D5">
        <w:rPr>
          <w:rFonts w:ascii="Arial" w:hAnsi="Arial" w:cs="Arial"/>
          <w:b/>
        </w:rPr>
        <w:t xml:space="preserve">KI #3A, New </w:t>
      </w:r>
      <w:r w:rsidR="009636C2">
        <w:rPr>
          <w:rFonts w:ascii="Arial" w:hAnsi="Arial" w:cs="Arial"/>
          <w:b/>
        </w:rPr>
        <w:t>S</w:t>
      </w:r>
      <w:r w:rsidR="002660D5">
        <w:rPr>
          <w:rFonts w:ascii="Arial" w:hAnsi="Arial" w:cs="Arial"/>
          <w:b/>
        </w:rPr>
        <w:t>ol: Supporting deterministic communication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0C715DE9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C476D0">
        <w:rPr>
          <w:rFonts w:ascii="Arial" w:hAnsi="Arial" w:cs="Arial"/>
          <w:b/>
        </w:rPr>
        <w:t>Item:</w:t>
      </w:r>
      <w:r w:rsidR="00C476D0">
        <w:rPr>
          <w:rFonts w:ascii="Arial" w:hAnsi="Arial" w:cs="Arial"/>
          <w:b/>
        </w:rPr>
        <w:tab/>
        <w:t>8.</w:t>
      </w:r>
      <w:r w:rsidR="009E4D98">
        <w:rPr>
          <w:rFonts w:ascii="Arial" w:hAnsi="Arial" w:cs="Arial"/>
          <w:b/>
        </w:rPr>
        <w:t>5</w:t>
      </w:r>
    </w:p>
    <w:p w14:paraId="2259DF37" w14:textId="707225C9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</w:t>
      </w:r>
      <w:r w:rsidR="002660D5">
        <w:rPr>
          <w:rFonts w:ascii="Arial" w:eastAsiaTheme="minorEastAsia" w:hAnsi="Arial" w:cs="Arial"/>
          <w:b/>
          <w:lang w:eastAsia="zh-CN"/>
        </w:rPr>
        <w:t>IIoT</w:t>
      </w:r>
      <w:proofErr w:type="spellEnd"/>
      <w:r w:rsidR="00565F90">
        <w:rPr>
          <w:rFonts w:ascii="Arial" w:hAnsi="Arial" w:cs="Arial"/>
          <w:b/>
        </w:rPr>
        <w:t>/ Rel-1</w:t>
      </w:r>
      <w:r w:rsidR="002722FE">
        <w:rPr>
          <w:rFonts w:ascii="Arial" w:eastAsiaTheme="minorEastAsia" w:hAnsi="Arial" w:cs="Arial" w:hint="eastAsia"/>
          <w:b/>
          <w:lang w:eastAsia="zh-CN"/>
        </w:rPr>
        <w:t>7</w:t>
      </w:r>
    </w:p>
    <w:p w14:paraId="301465B8" w14:textId="13CE526F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242295">
        <w:rPr>
          <w:rFonts w:ascii="Arial" w:hAnsi="Arial" w:cs="Arial"/>
          <w:i/>
        </w:rPr>
        <w:t>a new</w:t>
      </w:r>
      <w:r w:rsidR="00735483">
        <w:rPr>
          <w:rFonts w:ascii="Arial" w:hAnsi="Arial" w:cs="Arial"/>
          <w:i/>
        </w:rPr>
        <w:t xml:space="preserve"> solution for</w:t>
      </w:r>
      <w:r w:rsidR="002660D5">
        <w:rPr>
          <w:rFonts w:ascii="Arial" w:hAnsi="Arial" w:cs="Arial"/>
          <w:i/>
        </w:rPr>
        <w:t xml:space="preserve"> supporting deterministic communication</w:t>
      </w:r>
      <w:r w:rsidR="00E02466">
        <w:rPr>
          <w:rFonts w:ascii="Arial" w:hAnsi="Arial" w:cs="Arial"/>
          <w:i/>
        </w:rPr>
        <w:t>.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1E108188" w14:textId="7801D45D" w:rsidR="002660D5" w:rsidRDefault="002660D5" w:rsidP="00426F90">
      <w:pPr>
        <w:jc w:val="both"/>
        <w:rPr>
          <w:lang w:eastAsia="ko-KR"/>
        </w:rPr>
      </w:pPr>
      <w:r>
        <w:rPr>
          <w:lang w:eastAsia="ko-KR"/>
        </w:rPr>
        <w:t xml:space="preserve">The objective of </w:t>
      </w:r>
      <w:r>
        <w:rPr>
          <w:rFonts w:hint="eastAsia"/>
          <w:lang w:eastAsia="ko-KR"/>
        </w:rPr>
        <w:t xml:space="preserve">The </w:t>
      </w:r>
      <w:r w:rsidRPr="002660D5">
        <w:rPr>
          <w:lang w:eastAsia="ko-KR"/>
        </w:rPr>
        <w:t>Key Issue #3A: Exposure of deterministic QoS</w:t>
      </w:r>
      <w:r>
        <w:rPr>
          <w:lang w:eastAsia="ko-KR"/>
        </w:rPr>
        <w:t xml:space="preserve"> is to support any AFs which have deterministic application requirements regardless of TSN bridge support.</w:t>
      </w:r>
    </w:p>
    <w:p w14:paraId="0D544CB3" w14:textId="77777777" w:rsidR="002660D5" w:rsidRPr="002660D5" w:rsidRDefault="002660D5" w:rsidP="002660D5">
      <w:pPr>
        <w:rPr>
          <w:i/>
        </w:rPr>
      </w:pPr>
      <w:r w:rsidRPr="002660D5">
        <w:rPr>
          <w:b/>
          <w:i/>
        </w:rPr>
        <w:t>Any AF that has knowledge of deterministic application requirements</w:t>
      </w:r>
      <w:r w:rsidRPr="002660D5">
        <w:rPr>
          <w:i/>
        </w:rPr>
        <w:t xml:space="preserve"> should be able to request TSC services from the 5GS and as authorized, be notified of pertinent network events. This key issue </w:t>
      </w:r>
      <w:r w:rsidRPr="002660D5">
        <w:rPr>
          <w:i/>
          <w:lang w:val="en-US"/>
        </w:rPr>
        <w:t>is intended to support in the 5GS, requirements from TS 22.104 [</w:t>
      </w:r>
      <w:bookmarkStart w:id="0" w:name="_GoBack"/>
      <w:bookmarkEnd w:id="0"/>
      <w:r w:rsidRPr="002660D5">
        <w:rPr>
          <w:i/>
          <w:lang w:val="en-US"/>
        </w:rPr>
        <w:t>4] where a TSN bridged network may not be needed and requirements from TS 22.263 [5] for Video, Imaging and Audio for Professional Applications (VIAPA).</w:t>
      </w:r>
      <w:r w:rsidRPr="002660D5">
        <w:rPr>
          <w:i/>
        </w:rPr>
        <w:t xml:space="preserve"> Applications provide those requirements to 5GS for any type of PDU Session.</w:t>
      </w:r>
    </w:p>
    <w:p w14:paraId="5DF34AC4" w14:textId="00E9D900" w:rsidR="002660D5" w:rsidRDefault="00722458" w:rsidP="00426F90">
      <w:pPr>
        <w:jc w:val="both"/>
        <w:rPr>
          <w:lang w:eastAsia="ko-KR"/>
        </w:rPr>
      </w:pPr>
      <w:r>
        <w:rPr>
          <w:lang w:eastAsia="ko-KR"/>
        </w:rPr>
        <w:t>A</w:t>
      </w:r>
      <w:r w:rsidR="00634ECE">
        <w:rPr>
          <w:lang w:eastAsia="ko-KR"/>
        </w:rPr>
        <w:t>n AF only represents an ap</w:t>
      </w:r>
      <w:r w:rsidR="00E34306">
        <w:rPr>
          <w:lang w:eastAsia="ko-KR"/>
        </w:rPr>
        <w:t>plication, but a UE could operate</w:t>
      </w:r>
      <w:r w:rsidR="00634ECE">
        <w:rPr>
          <w:lang w:eastAsia="ko-KR"/>
        </w:rPr>
        <w:t xml:space="preserve"> multiple applications simultaneously. Note that the application deployment is very complex scenario. </w:t>
      </w:r>
      <w:r w:rsidR="002660D5">
        <w:rPr>
          <w:lang w:eastAsia="ko-KR"/>
        </w:rPr>
        <w:t xml:space="preserve">To </w:t>
      </w:r>
      <w:r w:rsidR="00634ECE">
        <w:rPr>
          <w:lang w:eastAsia="ko-KR"/>
        </w:rPr>
        <w:t xml:space="preserve">take benefits of TSC supporting features, it is needed a mechanism to support </w:t>
      </w:r>
      <w:r>
        <w:rPr>
          <w:lang w:eastAsia="ko-KR"/>
        </w:rPr>
        <w:t>1</w:t>
      </w:r>
      <w:r w:rsidR="00634ECE">
        <w:rPr>
          <w:lang w:eastAsia="ko-KR"/>
        </w:rPr>
        <w:t xml:space="preserve">) some QoS parameters are not provided by an AF, </w:t>
      </w:r>
      <w:r>
        <w:rPr>
          <w:lang w:eastAsia="ko-KR"/>
        </w:rPr>
        <w:t>2</w:t>
      </w:r>
      <w:r w:rsidR="00634ECE">
        <w:rPr>
          <w:lang w:eastAsia="ko-KR"/>
        </w:rPr>
        <w:t xml:space="preserve">) multiple applications are operating simultaneously for a specific service. </w:t>
      </w:r>
    </w:p>
    <w:p w14:paraId="1073AA2E" w14:textId="498FE40B" w:rsidR="00E34306" w:rsidRDefault="00634ECE" w:rsidP="00426F90">
      <w:pPr>
        <w:jc w:val="both"/>
        <w:rPr>
          <w:lang w:eastAsia="ko-KR"/>
        </w:rPr>
      </w:pPr>
      <w:r>
        <w:rPr>
          <w:lang w:eastAsia="ko-KR"/>
        </w:rPr>
        <w:t>This contribution proposes a solution to support deterministic communication for applications described above. The main idea is to utilize the use</w:t>
      </w:r>
      <w:r w:rsidR="00E34306">
        <w:rPr>
          <w:lang w:eastAsia="ko-KR"/>
        </w:rPr>
        <w:t xml:space="preserve"> of network analytics to obtain/correct </w:t>
      </w:r>
      <w:r>
        <w:rPr>
          <w:lang w:eastAsia="ko-KR"/>
        </w:rPr>
        <w:t xml:space="preserve">the QoS characteristics for </w:t>
      </w:r>
      <w:r w:rsidR="00E34306">
        <w:rPr>
          <w:lang w:eastAsia="ko-KR"/>
        </w:rPr>
        <w:t xml:space="preserve">an application. </w:t>
      </w:r>
    </w:p>
    <w:p w14:paraId="7E4D51BF" w14:textId="30A1EEDC" w:rsidR="00E34306" w:rsidRDefault="00E34306" w:rsidP="00E34306">
      <w:pPr>
        <w:jc w:val="both"/>
        <w:rPr>
          <w:b/>
          <w:lang w:eastAsia="ko-KR"/>
        </w:rPr>
      </w:pPr>
      <w:r w:rsidRPr="00E34306">
        <w:rPr>
          <w:b/>
          <w:lang w:eastAsia="ko-KR"/>
        </w:rPr>
        <w:t xml:space="preserve">Proposal </w:t>
      </w:r>
      <w:r>
        <w:rPr>
          <w:b/>
          <w:lang w:eastAsia="ko-KR"/>
        </w:rPr>
        <w:t>1.</w:t>
      </w:r>
      <w:r w:rsidRPr="00E34306">
        <w:rPr>
          <w:b/>
          <w:lang w:eastAsia="ko-KR"/>
        </w:rPr>
        <w:t xml:space="preserve"> A new solution to support deterministic communication using network analytics by PCF. NWDAF provides </w:t>
      </w:r>
      <w:r w:rsidR="002779C4" w:rsidRPr="002938F1">
        <w:rPr>
          <w:b/>
          <w:lang w:eastAsia="ko-KR"/>
        </w:rPr>
        <w:t xml:space="preserve">Observed Service Experience </w:t>
      </w:r>
      <w:r w:rsidR="002A0342" w:rsidRPr="002938F1">
        <w:rPr>
          <w:b/>
          <w:lang w:eastAsia="ko-KR"/>
        </w:rPr>
        <w:t>analytics to PCF to help</w:t>
      </w:r>
      <w:r w:rsidR="002A0342">
        <w:rPr>
          <w:b/>
          <w:lang w:eastAsia="ko-KR"/>
        </w:rPr>
        <w:t xml:space="preserve"> </w:t>
      </w:r>
      <w:r w:rsidR="002A0342" w:rsidRPr="002938F1">
        <w:rPr>
          <w:b/>
          <w:lang w:eastAsia="ko-KR"/>
        </w:rPr>
        <w:t>deciding</w:t>
      </w:r>
      <w:r w:rsidR="002A0342">
        <w:rPr>
          <w:b/>
          <w:lang w:eastAsia="ko-KR"/>
        </w:rPr>
        <w:t xml:space="preserve"> </w:t>
      </w:r>
      <w:r w:rsidRPr="00E34306">
        <w:rPr>
          <w:b/>
          <w:lang w:eastAsia="ko-KR"/>
        </w:rPr>
        <w:t>QoS parameters</w:t>
      </w:r>
      <w:r w:rsidR="00690C25">
        <w:rPr>
          <w:b/>
          <w:lang w:eastAsia="ko-KR"/>
        </w:rPr>
        <w:t xml:space="preserve"> </w:t>
      </w:r>
      <w:r w:rsidR="00690C25" w:rsidRPr="002938F1">
        <w:rPr>
          <w:b/>
          <w:lang w:eastAsia="ko-KR"/>
        </w:rPr>
        <w:t>and needed information</w:t>
      </w:r>
      <w:r w:rsidR="002A0342" w:rsidRPr="002938F1">
        <w:rPr>
          <w:b/>
          <w:lang w:eastAsia="ko-KR"/>
        </w:rPr>
        <w:t xml:space="preserve"> for deterministic</w:t>
      </w:r>
      <w:r w:rsidR="002938F1" w:rsidRPr="002938F1">
        <w:rPr>
          <w:b/>
          <w:lang w:eastAsia="ko-KR"/>
        </w:rPr>
        <w:t xml:space="preserve"> communication</w:t>
      </w:r>
      <w:r w:rsidR="002938F1">
        <w:rPr>
          <w:b/>
          <w:lang w:eastAsia="ko-KR"/>
        </w:rPr>
        <w:t>.</w:t>
      </w:r>
      <w:r w:rsidRPr="00E34306">
        <w:rPr>
          <w:b/>
          <w:lang w:eastAsia="ko-KR"/>
        </w:rPr>
        <w:t xml:space="preserve"> </w:t>
      </w:r>
    </w:p>
    <w:p w14:paraId="6642782B" w14:textId="77777777" w:rsidR="008F6679" w:rsidRPr="00E34306" w:rsidRDefault="008F6679" w:rsidP="00E34306">
      <w:pPr>
        <w:jc w:val="both"/>
        <w:rPr>
          <w:b/>
          <w:lang w:eastAsia="ko-KR"/>
        </w:rPr>
      </w:pP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3B2FF919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82716">
        <w:t>TR</w:t>
      </w:r>
      <w:r w:rsidR="00D61312">
        <w:t xml:space="preserve"> 23.</w:t>
      </w:r>
      <w:r w:rsidR="008F6679">
        <w:rPr>
          <w:rFonts w:eastAsiaTheme="minorEastAsia" w:hint="eastAsia"/>
          <w:lang w:eastAsia="zh-CN"/>
        </w:rPr>
        <w:t>700-20</w:t>
      </w:r>
      <w:r w:rsidR="002A7337">
        <w:rPr>
          <w:rFonts w:eastAsiaTheme="minorEastAsia" w:hint="eastAsia"/>
          <w:lang w:eastAsia="zh-CN"/>
        </w:rPr>
        <w:t xml:space="preserve"> as a </w:t>
      </w:r>
      <w:r w:rsidR="00ED1A01">
        <w:rPr>
          <w:rFonts w:eastAsiaTheme="minorEastAsia"/>
          <w:lang w:eastAsia="zh-CN"/>
        </w:rPr>
        <w:t>solution</w:t>
      </w:r>
      <w:r w:rsidR="00770FB4">
        <w:rPr>
          <w:rFonts w:eastAsiaTheme="minorEastAsia"/>
          <w:lang w:eastAsia="zh-CN"/>
        </w:rPr>
        <w:t xml:space="preserve"> for</w:t>
      </w:r>
      <w:r w:rsidR="008F6679">
        <w:rPr>
          <w:rFonts w:eastAsiaTheme="minorEastAsia"/>
          <w:lang w:eastAsia="zh-CN"/>
        </w:rPr>
        <w:t xml:space="preserve"> key issue #3A</w:t>
      </w:r>
      <w:r w:rsidR="00DB462A">
        <w:rPr>
          <w:rFonts w:eastAsiaTheme="minorEastAsia"/>
          <w:lang w:eastAsia="zh-CN"/>
        </w:rPr>
        <w:t>.</w:t>
      </w:r>
    </w:p>
    <w:p w14:paraId="38719921" w14:textId="229FD33C"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14:paraId="372FC7AF" w14:textId="417AF508" w:rsidR="008D5CDB" w:rsidRPr="0038248F" w:rsidRDefault="008D5CDB" w:rsidP="008D5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FDD4612" w14:textId="77777777" w:rsidR="008D5CDB" w:rsidRPr="008D5CDB" w:rsidRDefault="008D5CDB" w:rsidP="008D5CDB">
      <w:pPr>
        <w:pStyle w:val="2"/>
      </w:pPr>
    </w:p>
    <w:p w14:paraId="6E531DDA" w14:textId="77777777" w:rsidR="008D5CDB" w:rsidRPr="00654378" w:rsidRDefault="008D5CDB" w:rsidP="008D5CDB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31096541"/>
      <w:bookmarkStart w:id="8" w:name="_Toc16839382"/>
      <w:r w:rsidRPr="00654378">
        <w:t>6.0</w:t>
      </w:r>
      <w:r w:rsidRPr="00654378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p w14:paraId="324D4F99" w14:textId="77777777" w:rsidR="008D5CDB" w:rsidRPr="00BC4377" w:rsidRDefault="008D5CDB" w:rsidP="008D5CDB">
      <w:pPr>
        <w:pStyle w:val="TH"/>
      </w:pPr>
      <w:r w:rsidRPr="00BC4377">
        <w:t>Table 6.0-1: Mapping of Solutions to Key Issues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80"/>
        <w:gridCol w:w="1527"/>
        <w:gridCol w:w="1665"/>
        <w:gridCol w:w="1923"/>
        <w:gridCol w:w="1740"/>
        <w:gridCol w:w="1294"/>
      </w:tblGrid>
      <w:tr w:rsidR="008D5CDB" w14:paraId="678C0F49" w14:textId="77777777" w:rsidTr="00576E62">
        <w:tc>
          <w:tcPr>
            <w:tcW w:w="1481" w:type="dxa"/>
          </w:tcPr>
          <w:p w14:paraId="5AF36A3C" w14:textId="77777777" w:rsidR="008D5CDB" w:rsidRDefault="008D5CDB" w:rsidP="00576E62">
            <w:pPr>
              <w:pStyle w:val="TAH"/>
            </w:pPr>
            <w:r>
              <w:t>Solutions</w:t>
            </w:r>
          </w:p>
        </w:tc>
        <w:tc>
          <w:tcPr>
            <w:tcW w:w="8150" w:type="dxa"/>
            <w:gridSpan w:val="5"/>
          </w:tcPr>
          <w:p w14:paraId="473F6ED7" w14:textId="77777777" w:rsidR="008D5CDB" w:rsidRDefault="008D5CDB" w:rsidP="00576E62">
            <w:pPr>
              <w:pStyle w:val="TAH"/>
            </w:pPr>
            <w:r>
              <w:t>Key Issues</w:t>
            </w:r>
          </w:p>
        </w:tc>
      </w:tr>
      <w:tr w:rsidR="008D5CDB" w14:paraId="1DE268B6" w14:textId="77777777" w:rsidTr="00576E62">
        <w:tc>
          <w:tcPr>
            <w:tcW w:w="1481" w:type="dxa"/>
          </w:tcPr>
          <w:p w14:paraId="033353EA" w14:textId="77777777" w:rsidR="008D5CDB" w:rsidRDefault="008D5CDB" w:rsidP="00576E62">
            <w:pPr>
              <w:pStyle w:val="TAH"/>
            </w:pPr>
          </w:p>
        </w:tc>
        <w:tc>
          <w:tcPr>
            <w:tcW w:w="1527" w:type="dxa"/>
          </w:tcPr>
          <w:p w14:paraId="6326FD2A" w14:textId="77777777" w:rsidR="008D5CDB" w:rsidRDefault="008D5CDB" w:rsidP="00576E62">
            <w:pPr>
              <w:pStyle w:val="TAC"/>
            </w:pPr>
            <w:r>
              <w:t>#1 Uplink Time Synchronization</w:t>
            </w:r>
          </w:p>
        </w:tc>
        <w:tc>
          <w:tcPr>
            <w:tcW w:w="1665" w:type="dxa"/>
          </w:tcPr>
          <w:p w14:paraId="69CB2733" w14:textId="77777777" w:rsidR="008D5CDB" w:rsidRDefault="008D5CDB" w:rsidP="00576E62">
            <w:pPr>
              <w:pStyle w:val="TAC"/>
            </w:pPr>
            <w:r>
              <w:t>#2 UE-UE TSC communication</w:t>
            </w:r>
          </w:p>
        </w:tc>
        <w:tc>
          <w:tcPr>
            <w:tcW w:w="1924" w:type="dxa"/>
          </w:tcPr>
          <w:p w14:paraId="31ABB26F" w14:textId="77777777" w:rsidR="008D5CDB" w:rsidRDefault="008D5CDB" w:rsidP="00576E62">
            <w:pPr>
              <w:pStyle w:val="TAC"/>
            </w:pPr>
            <w:r>
              <w:t>#3A Exposure of TSC services:</w:t>
            </w:r>
          </w:p>
          <w:p w14:paraId="22E91D2D" w14:textId="77777777" w:rsidR="008D5CDB" w:rsidRDefault="008D5CDB" w:rsidP="00576E62">
            <w:pPr>
              <w:pStyle w:val="TAC"/>
            </w:pPr>
            <w:r>
              <w:t>Exposure of deterministic QoS</w:t>
            </w:r>
          </w:p>
        </w:tc>
        <w:tc>
          <w:tcPr>
            <w:tcW w:w="1740" w:type="dxa"/>
          </w:tcPr>
          <w:p w14:paraId="6410FA72" w14:textId="77777777" w:rsidR="008D5CDB" w:rsidRDefault="008D5CDB" w:rsidP="00576E62">
            <w:pPr>
              <w:pStyle w:val="TAC"/>
            </w:pPr>
            <w:r>
              <w:t>#3B Exposure of TSC services</w:t>
            </w:r>
          </w:p>
          <w:p w14:paraId="7A64E2F8" w14:textId="77777777" w:rsidR="008D5CDB" w:rsidRDefault="008D5CDB" w:rsidP="00576E62">
            <w:pPr>
              <w:pStyle w:val="TAC"/>
            </w:pPr>
            <w:r>
              <w:t>Exposure of Time Synchronization</w:t>
            </w:r>
          </w:p>
        </w:tc>
        <w:tc>
          <w:tcPr>
            <w:tcW w:w="1294" w:type="dxa"/>
          </w:tcPr>
          <w:p w14:paraId="0B643218" w14:textId="77777777" w:rsidR="008D5CDB" w:rsidRDefault="008D5CDB" w:rsidP="00576E62">
            <w:pPr>
              <w:pStyle w:val="TAC"/>
            </w:pPr>
            <w:r>
              <w:t>#4 supporting the fully distributed configuration model for TSN</w:t>
            </w:r>
          </w:p>
        </w:tc>
      </w:tr>
      <w:tr w:rsidR="008D5CDB" w14:paraId="03F7B76D" w14:textId="77777777" w:rsidTr="00576E62">
        <w:tc>
          <w:tcPr>
            <w:tcW w:w="1481" w:type="dxa"/>
          </w:tcPr>
          <w:p w14:paraId="11D7C51E" w14:textId="77777777" w:rsidR="008D5CDB" w:rsidRDefault="008D5CDB" w:rsidP="00576E62">
            <w:pPr>
              <w:pStyle w:val="TAH"/>
            </w:pPr>
            <w:r>
              <w:t>#1</w:t>
            </w:r>
          </w:p>
        </w:tc>
        <w:tc>
          <w:tcPr>
            <w:tcW w:w="1527" w:type="dxa"/>
          </w:tcPr>
          <w:p w14:paraId="1DB1CFD1" w14:textId="77777777" w:rsidR="008D5CDB" w:rsidRDefault="008D5CDB" w:rsidP="00576E62">
            <w:pPr>
              <w:pStyle w:val="TAC"/>
            </w:pPr>
            <w:r>
              <w:t>X</w:t>
            </w:r>
          </w:p>
        </w:tc>
        <w:tc>
          <w:tcPr>
            <w:tcW w:w="1665" w:type="dxa"/>
          </w:tcPr>
          <w:p w14:paraId="497E3614" w14:textId="77777777" w:rsidR="008D5CDB" w:rsidRDefault="008D5CDB" w:rsidP="00576E62">
            <w:pPr>
              <w:pStyle w:val="TAC"/>
            </w:pPr>
          </w:p>
        </w:tc>
        <w:tc>
          <w:tcPr>
            <w:tcW w:w="1924" w:type="dxa"/>
          </w:tcPr>
          <w:p w14:paraId="09ED7D1A" w14:textId="77777777" w:rsidR="008D5CDB" w:rsidRDefault="008D5CDB" w:rsidP="00576E62">
            <w:pPr>
              <w:pStyle w:val="TAC"/>
            </w:pPr>
          </w:p>
        </w:tc>
        <w:tc>
          <w:tcPr>
            <w:tcW w:w="1740" w:type="dxa"/>
          </w:tcPr>
          <w:p w14:paraId="76E50E22" w14:textId="77777777" w:rsidR="008D5CDB" w:rsidRDefault="008D5CDB" w:rsidP="00576E62">
            <w:pPr>
              <w:pStyle w:val="TAC"/>
            </w:pPr>
          </w:p>
        </w:tc>
        <w:tc>
          <w:tcPr>
            <w:tcW w:w="1294" w:type="dxa"/>
          </w:tcPr>
          <w:p w14:paraId="4C5C1753" w14:textId="77777777" w:rsidR="008D5CDB" w:rsidRDefault="008D5CDB" w:rsidP="00576E62">
            <w:pPr>
              <w:pStyle w:val="TAC"/>
            </w:pPr>
          </w:p>
        </w:tc>
      </w:tr>
      <w:tr w:rsidR="008D5CDB" w14:paraId="5581AD37" w14:textId="77777777" w:rsidTr="00576E62">
        <w:tc>
          <w:tcPr>
            <w:tcW w:w="1481" w:type="dxa"/>
          </w:tcPr>
          <w:p w14:paraId="51449621" w14:textId="77777777" w:rsidR="008D5CDB" w:rsidRDefault="008D5CDB" w:rsidP="00576E62">
            <w:pPr>
              <w:pStyle w:val="TAH"/>
            </w:pPr>
            <w:r>
              <w:t>#2</w:t>
            </w:r>
          </w:p>
        </w:tc>
        <w:tc>
          <w:tcPr>
            <w:tcW w:w="1527" w:type="dxa"/>
          </w:tcPr>
          <w:p w14:paraId="4F405F68" w14:textId="77777777" w:rsidR="008D5CDB" w:rsidRDefault="008D5CDB" w:rsidP="00576E62">
            <w:pPr>
              <w:pStyle w:val="TAC"/>
            </w:pPr>
          </w:p>
        </w:tc>
        <w:tc>
          <w:tcPr>
            <w:tcW w:w="1665" w:type="dxa"/>
          </w:tcPr>
          <w:p w14:paraId="7398F670" w14:textId="77777777" w:rsidR="008D5CDB" w:rsidRDefault="008D5CDB" w:rsidP="00576E62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4E3328D6" w14:textId="77777777" w:rsidR="008D5CDB" w:rsidRDefault="008D5CDB" w:rsidP="00576E62">
            <w:pPr>
              <w:pStyle w:val="TAC"/>
            </w:pPr>
          </w:p>
        </w:tc>
        <w:tc>
          <w:tcPr>
            <w:tcW w:w="1740" w:type="dxa"/>
          </w:tcPr>
          <w:p w14:paraId="1BB28737" w14:textId="77777777" w:rsidR="008D5CDB" w:rsidRDefault="008D5CDB" w:rsidP="00576E62">
            <w:pPr>
              <w:pStyle w:val="TAC"/>
            </w:pPr>
          </w:p>
        </w:tc>
        <w:tc>
          <w:tcPr>
            <w:tcW w:w="1294" w:type="dxa"/>
          </w:tcPr>
          <w:p w14:paraId="2AFA0AEB" w14:textId="77777777" w:rsidR="008D5CDB" w:rsidRDefault="008D5CDB" w:rsidP="00576E62">
            <w:pPr>
              <w:pStyle w:val="TAC"/>
            </w:pPr>
          </w:p>
        </w:tc>
      </w:tr>
      <w:tr w:rsidR="008D5CDB" w14:paraId="369C585B" w14:textId="77777777" w:rsidTr="00576E62">
        <w:tc>
          <w:tcPr>
            <w:tcW w:w="1481" w:type="dxa"/>
          </w:tcPr>
          <w:p w14:paraId="6ADEFAA2" w14:textId="77777777" w:rsidR="008D5CDB" w:rsidRDefault="008D5CDB" w:rsidP="00576E62">
            <w:pPr>
              <w:pStyle w:val="TAH"/>
            </w:pPr>
            <w:r>
              <w:t>#3</w:t>
            </w:r>
          </w:p>
        </w:tc>
        <w:tc>
          <w:tcPr>
            <w:tcW w:w="1527" w:type="dxa"/>
          </w:tcPr>
          <w:p w14:paraId="07420906" w14:textId="77777777" w:rsidR="008D5CDB" w:rsidRDefault="008D5CDB" w:rsidP="00576E62">
            <w:pPr>
              <w:pStyle w:val="TAC"/>
            </w:pPr>
          </w:p>
        </w:tc>
        <w:tc>
          <w:tcPr>
            <w:tcW w:w="1665" w:type="dxa"/>
          </w:tcPr>
          <w:p w14:paraId="0B60DB83" w14:textId="77777777" w:rsidR="008D5CDB" w:rsidRDefault="008D5CDB" w:rsidP="00576E62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1DD1EA23" w14:textId="77777777" w:rsidR="008D5CDB" w:rsidRDefault="008D5CDB" w:rsidP="00576E62">
            <w:pPr>
              <w:pStyle w:val="TAC"/>
            </w:pPr>
          </w:p>
        </w:tc>
        <w:tc>
          <w:tcPr>
            <w:tcW w:w="1740" w:type="dxa"/>
          </w:tcPr>
          <w:p w14:paraId="19100760" w14:textId="77777777" w:rsidR="008D5CDB" w:rsidRDefault="008D5CDB" w:rsidP="00576E62">
            <w:pPr>
              <w:pStyle w:val="TAC"/>
            </w:pPr>
          </w:p>
        </w:tc>
        <w:tc>
          <w:tcPr>
            <w:tcW w:w="1294" w:type="dxa"/>
          </w:tcPr>
          <w:p w14:paraId="16F7AC5E" w14:textId="77777777" w:rsidR="008D5CDB" w:rsidRDefault="008D5CDB" w:rsidP="00576E62">
            <w:pPr>
              <w:pStyle w:val="TAC"/>
            </w:pPr>
          </w:p>
        </w:tc>
      </w:tr>
      <w:tr w:rsidR="008D5CDB" w14:paraId="4B8D224E" w14:textId="77777777" w:rsidTr="00576E62">
        <w:tc>
          <w:tcPr>
            <w:tcW w:w="1481" w:type="dxa"/>
          </w:tcPr>
          <w:p w14:paraId="26F67C78" w14:textId="77777777" w:rsidR="008D5CDB" w:rsidRDefault="008D5CDB" w:rsidP="00576E62">
            <w:pPr>
              <w:pStyle w:val="TAH"/>
            </w:pPr>
            <w:r>
              <w:t>#4</w:t>
            </w:r>
          </w:p>
        </w:tc>
        <w:tc>
          <w:tcPr>
            <w:tcW w:w="1527" w:type="dxa"/>
          </w:tcPr>
          <w:p w14:paraId="5911C02A" w14:textId="77777777" w:rsidR="008D5CDB" w:rsidRDefault="008D5CDB" w:rsidP="00576E62">
            <w:pPr>
              <w:pStyle w:val="TAC"/>
            </w:pPr>
          </w:p>
        </w:tc>
        <w:tc>
          <w:tcPr>
            <w:tcW w:w="1665" w:type="dxa"/>
          </w:tcPr>
          <w:p w14:paraId="1905EA6B" w14:textId="77777777" w:rsidR="008D5CDB" w:rsidRDefault="008D5CDB" w:rsidP="00576E62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12FED893" w14:textId="77777777" w:rsidR="008D5CDB" w:rsidRDefault="008D5CDB" w:rsidP="00576E62">
            <w:pPr>
              <w:pStyle w:val="TAC"/>
            </w:pPr>
          </w:p>
        </w:tc>
        <w:tc>
          <w:tcPr>
            <w:tcW w:w="1740" w:type="dxa"/>
          </w:tcPr>
          <w:p w14:paraId="55C740BD" w14:textId="77777777" w:rsidR="008D5CDB" w:rsidRDefault="008D5CDB" w:rsidP="00576E62">
            <w:pPr>
              <w:pStyle w:val="TAC"/>
            </w:pPr>
          </w:p>
        </w:tc>
        <w:tc>
          <w:tcPr>
            <w:tcW w:w="1294" w:type="dxa"/>
          </w:tcPr>
          <w:p w14:paraId="580B7B7C" w14:textId="77777777" w:rsidR="008D5CDB" w:rsidRDefault="008D5CDB" w:rsidP="00576E62">
            <w:pPr>
              <w:pStyle w:val="TAC"/>
            </w:pPr>
          </w:p>
        </w:tc>
      </w:tr>
      <w:tr w:rsidR="008D5CDB" w14:paraId="2E61FFA0" w14:textId="77777777" w:rsidTr="00576E62">
        <w:tc>
          <w:tcPr>
            <w:tcW w:w="1481" w:type="dxa"/>
          </w:tcPr>
          <w:p w14:paraId="0069F783" w14:textId="77777777" w:rsidR="008D5CDB" w:rsidRDefault="008D5CDB" w:rsidP="00576E62">
            <w:pPr>
              <w:pStyle w:val="TAH"/>
            </w:pPr>
            <w:r>
              <w:t>#5</w:t>
            </w:r>
          </w:p>
        </w:tc>
        <w:tc>
          <w:tcPr>
            <w:tcW w:w="1527" w:type="dxa"/>
          </w:tcPr>
          <w:p w14:paraId="7C4902A6" w14:textId="77777777" w:rsidR="008D5CDB" w:rsidRDefault="008D5CDB" w:rsidP="00576E62">
            <w:pPr>
              <w:pStyle w:val="TAC"/>
            </w:pPr>
          </w:p>
        </w:tc>
        <w:tc>
          <w:tcPr>
            <w:tcW w:w="1665" w:type="dxa"/>
          </w:tcPr>
          <w:p w14:paraId="17F7A500" w14:textId="77777777" w:rsidR="008D5CDB" w:rsidRDefault="008D5CDB" w:rsidP="00576E62">
            <w:pPr>
              <w:pStyle w:val="TAC"/>
            </w:pPr>
          </w:p>
        </w:tc>
        <w:tc>
          <w:tcPr>
            <w:tcW w:w="1924" w:type="dxa"/>
          </w:tcPr>
          <w:p w14:paraId="1281BB42" w14:textId="77777777" w:rsidR="008D5CDB" w:rsidRDefault="008D5CDB" w:rsidP="00576E62">
            <w:pPr>
              <w:pStyle w:val="TAC"/>
            </w:pPr>
            <w:r>
              <w:t>X</w:t>
            </w:r>
          </w:p>
        </w:tc>
        <w:tc>
          <w:tcPr>
            <w:tcW w:w="1740" w:type="dxa"/>
          </w:tcPr>
          <w:p w14:paraId="15F986AE" w14:textId="77777777" w:rsidR="008D5CDB" w:rsidRDefault="008D5CDB" w:rsidP="00576E62">
            <w:pPr>
              <w:pStyle w:val="TAC"/>
            </w:pPr>
          </w:p>
        </w:tc>
        <w:tc>
          <w:tcPr>
            <w:tcW w:w="1294" w:type="dxa"/>
          </w:tcPr>
          <w:p w14:paraId="20B0816D" w14:textId="77777777" w:rsidR="008D5CDB" w:rsidRDefault="008D5CDB" w:rsidP="00576E62">
            <w:pPr>
              <w:pStyle w:val="TAC"/>
            </w:pPr>
          </w:p>
        </w:tc>
      </w:tr>
      <w:tr w:rsidR="008D5CDB" w14:paraId="6D8DD02B" w14:textId="77777777" w:rsidTr="00576E62">
        <w:tc>
          <w:tcPr>
            <w:tcW w:w="1481" w:type="dxa"/>
          </w:tcPr>
          <w:p w14:paraId="00986C7A" w14:textId="77777777" w:rsidR="008D5CDB" w:rsidRDefault="008D5CDB" w:rsidP="00576E62">
            <w:pPr>
              <w:pStyle w:val="TAH"/>
            </w:pPr>
            <w:r>
              <w:t>#6</w:t>
            </w:r>
          </w:p>
        </w:tc>
        <w:tc>
          <w:tcPr>
            <w:tcW w:w="1527" w:type="dxa"/>
          </w:tcPr>
          <w:p w14:paraId="72864581" w14:textId="77777777" w:rsidR="008D5CDB" w:rsidRDefault="008D5CDB" w:rsidP="00576E62">
            <w:pPr>
              <w:pStyle w:val="TAC"/>
            </w:pPr>
          </w:p>
        </w:tc>
        <w:tc>
          <w:tcPr>
            <w:tcW w:w="1665" w:type="dxa"/>
          </w:tcPr>
          <w:p w14:paraId="2425671E" w14:textId="77777777" w:rsidR="008D5CDB" w:rsidRDefault="008D5CDB" w:rsidP="00576E62">
            <w:pPr>
              <w:pStyle w:val="TAC"/>
            </w:pPr>
          </w:p>
        </w:tc>
        <w:tc>
          <w:tcPr>
            <w:tcW w:w="1924" w:type="dxa"/>
          </w:tcPr>
          <w:p w14:paraId="49F1B5A7" w14:textId="77777777" w:rsidR="008D5CDB" w:rsidRDefault="008D5CDB" w:rsidP="00576E62">
            <w:pPr>
              <w:pStyle w:val="TAC"/>
            </w:pPr>
            <w:r>
              <w:t>X</w:t>
            </w:r>
          </w:p>
        </w:tc>
        <w:tc>
          <w:tcPr>
            <w:tcW w:w="1740" w:type="dxa"/>
          </w:tcPr>
          <w:p w14:paraId="58D293A5" w14:textId="77777777" w:rsidR="008D5CDB" w:rsidRDefault="008D5CDB" w:rsidP="00576E62">
            <w:pPr>
              <w:pStyle w:val="TAC"/>
            </w:pPr>
          </w:p>
        </w:tc>
        <w:tc>
          <w:tcPr>
            <w:tcW w:w="1294" w:type="dxa"/>
          </w:tcPr>
          <w:p w14:paraId="217701D3" w14:textId="77777777" w:rsidR="008D5CDB" w:rsidRDefault="008D5CDB" w:rsidP="00576E62">
            <w:pPr>
              <w:pStyle w:val="TAC"/>
            </w:pPr>
          </w:p>
        </w:tc>
      </w:tr>
      <w:tr w:rsidR="008D5CDB" w14:paraId="0625975A" w14:textId="77777777" w:rsidTr="00576E62">
        <w:tc>
          <w:tcPr>
            <w:tcW w:w="1481" w:type="dxa"/>
          </w:tcPr>
          <w:p w14:paraId="7477FDA0" w14:textId="77777777" w:rsidR="008D5CDB" w:rsidRDefault="008D5CDB" w:rsidP="00576E62">
            <w:pPr>
              <w:pStyle w:val="TAH"/>
            </w:pPr>
            <w:r>
              <w:t>#7</w:t>
            </w:r>
          </w:p>
        </w:tc>
        <w:tc>
          <w:tcPr>
            <w:tcW w:w="1527" w:type="dxa"/>
          </w:tcPr>
          <w:p w14:paraId="3A49D4A4" w14:textId="77777777" w:rsidR="008D5CDB" w:rsidRDefault="008D5CDB" w:rsidP="00576E62">
            <w:pPr>
              <w:pStyle w:val="TAC"/>
            </w:pPr>
          </w:p>
        </w:tc>
        <w:tc>
          <w:tcPr>
            <w:tcW w:w="1665" w:type="dxa"/>
          </w:tcPr>
          <w:p w14:paraId="3D6F789C" w14:textId="77777777" w:rsidR="008D5CDB" w:rsidRDefault="008D5CDB" w:rsidP="00576E62">
            <w:pPr>
              <w:pStyle w:val="TAC"/>
            </w:pPr>
          </w:p>
        </w:tc>
        <w:tc>
          <w:tcPr>
            <w:tcW w:w="1924" w:type="dxa"/>
          </w:tcPr>
          <w:p w14:paraId="7872DB20" w14:textId="77777777" w:rsidR="008D5CDB" w:rsidRDefault="008D5CDB" w:rsidP="00576E62">
            <w:pPr>
              <w:pStyle w:val="TAC"/>
            </w:pPr>
          </w:p>
        </w:tc>
        <w:tc>
          <w:tcPr>
            <w:tcW w:w="1740" w:type="dxa"/>
          </w:tcPr>
          <w:p w14:paraId="694D4E63" w14:textId="77777777" w:rsidR="008D5CDB" w:rsidRDefault="008D5CDB" w:rsidP="00576E62">
            <w:pPr>
              <w:pStyle w:val="TAC"/>
            </w:pPr>
            <w:r>
              <w:t>X</w:t>
            </w:r>
          </w:p>
        </w:tc>
        <w:tc>
          <w:tcPr>
            <w:tcW w:w="1294" w:type="dxa"/>
          </w:tcPr>
          <w:p w14:paraId="55C51E3B" w14:textId="77777777" w:rsidR="008D5CDB" w:rsidRDefault="008D5CDB" w:rsidP="00576E62">
            <w:pPr>
              <w:pStyle w:val="TAC"/>
            </w:pPr>
          </w:p>
        </w:tc>
      </w:tr>
      <w:tr w:rsidR="008D5CDB" w14:paraId="26058BD0" w14:textId="77777777" w:rsidTr="00576E62">
        <w:tc>
          <w:tcPr>
            <w:tcW w:w="1481" w:type="dxa"/>
          </w:tcPr>
          <w:p w14:paraId="6B2C09F8" w14:textId="77777777" w:rsidR="008D5CDB" w:rsidRDefault="008D5CDB" w:rsidP="00576E62">
            <w:pPr>
              <w:pStyle w:val="TAH"/>
            </w:pPr>
            <w:r>
              <w:t>#8</w:t>
            </w:r>
          </w:p>
        </w:tc>
        <w:tc>
          <w:tcPr>
            <w:tcW w:w="1527" w:type="dxa"/>
          </w:tcPr>
          <w:p w14:paraId="13876ABA" w14:textId="77777777" w:rsidR="008D5CDB" w:rsidRDefault="008D5CDB" w:rsidP="00576E62">
            <w:pPr>
              <w:pStyle w:val="TAC"/>
            </w:pPr>
          </w:p>
        </w:tc>
        <w:tc>
          <w:tcPr>
            <w:tcW w:w="1665" w:type="dxa"/>
          </w:tcPr>
          <w:p w14:paraId="4D163052" w14:textId="77777777" w:rsidR="008D5CDB" w:rsidRDefault="008D5CDB" w:rsidP="00576E62">
            <w:pPr>
              <w:pStyle w:val="TAC"/>
            </w:pPr>
          </w:p>
        </w:tc>
        <w:tc>
          <w:tcPr>
            <w:tcW w:w="1924" w:type="dxa"/>
          </w:tcPr>
          <w:p w14:paraId="67488FF4" w14:textId="77777777" w:rsidR="008D5CDB" w:rsidRDefault="008D5CDB" w:rsidP="00576E62">
            <w:pPr>
              <w:pStyle w:val="TAC"/>
            </w:pPr>
          </w:p>
        </w:tc>
        <w:tc>
          <w:tcPr>
            <w:tcW w:w="1740" w:type="dxa"/>
          </w:tcPr>
          <w:p w14:paraId="65C77F7F" w14:textId="77777777" w:rsidR="008D5CDB" w:rsidRDefault="008D5CDB" w:rsidP="00576E62">
            <w:pPr>
              <w:pStyle w:val="TAC"/>
            </w:pPr>
            <w:r>
              <w:t>X</w:t>
            </w:r>
          </w:p>
        </w:tc>
        <w:tc>
          <w:tcPr>
            <w:tcW w:w="1294" w:type="dxa"/>
          </w:tcPr>
          <w:p w14:paraId="31730EA5" w14:textId="77777777" w:rsidR="008D5CDB" w:rsidRDefault="008D5CDB" w:rsidP="00576E62">
            <w:pPr>
              <w:pStyle w:val="TAC"/>
            </w:pPr>
          </w:p>
        </w:tc>
      </w:tr>
      <w:tr w:rsidR="008D5CDB" w14:paraId="1C4ED6FC" w14:textId="77777777" w:rsidTr="00576E62">
        <w:tc>
          <w:tcPr>
            <w:tcW w:w="1481" w:type="dxa"/>
          </w:tcPr>
          <w:p w14:paraId="7C22C878" w14:textId="44895459" w:rsidR="008D5CDB" w:rsidRPr="008D5CDB" w:rsidRDefault="008D5CDB" w:rsidP="00576E62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#X</w:t>
            </w:r>
          </w:p>
        </w:tc>
        <w:tc>
          <w:tcPr>
            <w:tcW w:w="1527" w:type="dxa"/>
          </w:tcPr>
          <w:p w14:paraId="5D71A4EB" w14:textId="77777777" w:rsidR="008D5CDB" w:rsidRDefault="008D5CDB" w:rsidP="00576E62">
            <w:pPr>
              <w:pStyle w:val="TAC"/>
            </w:pPr>
          </w:p>
        </w:tc>
        <w:tc>
          <w:tcPr>
            <w:tcW w:w="1665" w:type="dxa"/>
          </w:tcPr>
          <w:p w14:paraId="6BD0B8FD" w14:textId="77777777" w:rsidR="008D5CDB" w:rsidRDefault="008D5CDB" w:rsidP="00576E62">
            <w:pPr>
              <w:pStyle w:val="TAC"/>
            </w:pPr>
          </w:p>
        </w:tc>
        <w:tc>
          <w:tcPr>
            <w:tcW w:w="1924" w:type="dxa"/>
          </w:tcPr>
          <w:p w14:paraId="4155B826" w14:textId="07063AA1" w:rsidR="008D5CDB" w:rsidRPr="002938F1" w:rsidRDefault="008D5CDB" w:rsidP="00576E62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1740" w:type="dxa"/>
          </w:tcPr>
          <w:p w14:paraId="1086558F" w14:textId="77777777" w:rsidR="008D5CDB" w:rsidRDefault="008D5CDB" w:rsidP="00576E62">
            <w:pPr>
              <w:pStyle w:val="TAC"/>
            </w:pPr>
          </w:p>
        </w:tc>
        <w:tc>
          <w:tcPr>
            <w:tcW w:w="1294" w:type="dxa"/>
          </w:tcPr>
          <w:p w14:paraId="0C8D1AEE" w14:textId="77777777" w:rsidR="008D5CDB" w:rsidRDefault="008D5CDB" w:rsidP="00576E62">
            <w:pPr>
              <w:pStyle w:val="TAC"/>
            </w:pPr>
          </w:p>
        </w:tc>
      </w:tr>
    </w:tbl>
    <w:p w14:paraId="3DD1630F" w14:textId="77777777" w:rsidR="008D5CDB" w:rsidRPr="003D7998" w:rsidRDefault="008D5CDB" w:rsidP="008D5CDB"/>
    <w:p w14:paraId="790C53F0" w14:textId="224083F2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F721E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3487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04A49DA" w14:textId="7AFAA860" w:rsidR="00747CE7" w:rsidRPr="007D00CE" w:rsidRDefault="00747CE7" w:rsidP="00747CE7">
      <w:pPr>
        <w:pStyle w:val="2"/>
        <w:rPr>
          <w:lang w:eastAsia="zh-CN"/>
        </w:rPr>
      </w:pPr>
      <w:bookmarkStart w:id="9" w:name="_Toc528436041"/>
      <w:bookmarkStart w:id="10" w:name="_Toc528569785"/>
      <w:bookmarkStart w:id="11" w:name="_Toc528576629"/>
      <w:bookmarkStart w:id="12" w:name="_Toc463016657"/>
      <w:bookmarkStart w:id="13" w:name="_Toc484168145"/>
      <w:bookmarkStart w:id="14" w:name="OLE_LINK5"/>
      <w:bookmarkStart w:id="15" w:name="OLE_LINK6"/>
      <w:r w:rsidRPr="007D00CE">
        <w:t>6.</w:t>
      </w:r>
      <w:r>
        <w:t>X</w:t>
      </w:r>
      <w:r w:rsidRPr="007D00CE">
        <w:tab/>
        <w:t xml:space="preserve">Solution </w:t>
      </w:r>
      <w:r>
        <w:t>X</w:t>
      </w:r>
      <w:r w:rsidRPr="007D00CE">
        <w:t>:</w:t>
      </w:r>
      <w:bookmarkEnd w:id="9"/>
      <w:bookmarkEnd w:id="10"/>
      <w:bookmarkEnd w:id="11"/>
      <w:r>
        <w:t xml:space="preserve"> Supporting Deterministic Communication </w:t>
      </w:r>
    </w:p>
    <w:p w14:paraId="1D0027DC" w14:textId="77777777" w:rsidR="00747CE7" w:rsidRPr="007D00CE" w:rsidRDefault="00747CE7" w:rsidP="00747CE7">
      <w:pPr>
        <w:pStyle w:val="3"/>
      </w:pPr>
      <w:bookmarkStart w:id="16" w:name="_Toc528436042"/>
      <w:bookmarkStart w:id="17" w:name="_Toc528569786"/>
      <w:bookmarkStart w:id="18" w:name="_Toc528576630"/>
      <w:r w:rsidRPr="007D00CE">
        <w:t>6.</w:t>
      </w:r>
      <w:r>
        <w:t>X.</w:t>
      </w:r>
      <w:r w:rsidRPr="007D00CE">
        <w:t>1</w:t>
      </w:r>
      <w:r w:rsidRPr="007D00CE">
        <w:tab/>
      </w:r>
      <w:bookmarkEnd w:id="16"/>
      <w:bookmarkEnd w:id="17"/>
      <w:bookmarkEnd w:id="18"/>
      <w:r>
        <w:t>Introduction</w:t>
      </w:r>
    </w:p>
    <w:p w14:paraId="2A05D979" w14:textId="77777777" w:rsidR="00747CE7" w:rsidRDefault="00747CE7" w:rsidP="00747CE7">
      <w:pPr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his </w:t>
      </w:r>
      <w:r>
        <w:rPr>
          <w:lang w:eastAsia="ko-KR"/>
        </w:rPr>
        <w:t xml:space="preserve">solution is for key issue </w:t>
      </w:r>
      <w:r w:rsidRPr="002660D5">
        <w:rPr>
          <w:lang w:eastAsia="ko-KR"/>
        </w:rPr>
        <w:t>#3A: Exposure of deterministic QoS</w:t>
      </w:r>
      <w:r>
        <w:rPr>
          <w:lang w:eastAsia="ko-KR"/>
        </w:rPr>
        <w:t>.</w:t>
      </w:r>
    </w:p>
    <w:p w14:paraId="3D74B36D" w14:textId="4A592261" w:rsidR="00747CE7" w:rsidRDefault="00747CE7" w:rsidP="00747CE7">
      <w:pPr>
        <w:jc w:val="both"/>
        <w:rPr>
          <w:lang w:eastAsia="ko-KR"/>
        </w:rPr>
      </w:pPr>
      <w:r>
        <w:rPr>
          <w:lang w:eastAsia="ko-KR"/>
        </w:rPr>
        <w:t xml:space="preserve">The scope of this solution is to support deterministic communication to the UEs operating applications. The main source of QoS related information for applications </w:t>
      </w:r>
      <w:r w:rsidR="00341DD2">
        <w:rPr>
          <w:lang w:eastAsia="ko-KR"/>
        </w:rPr>
        <w:t>is</w:t>
      </w:r>
      <w:r>
        <w:rPr>
          <w:lang w:eastAsia="ko-KR"/>
        </w:rPr>
        <w:t xml:space="preserve"> AF, </w:t>
      </w:r>
      <w:r w:rsidR="00341DD2">
        <w:rPr>
          <w:lang w:eastAsia="ko-KR"/>
        </w:rPr>
        <w:t>and</w:t>
      </w:r>
      <w:r>
        <w:rPr>
          <w:lang w:eastAsia="ko-KR"/>
        </w:rPr>
        <w:t xml:space="preserve"> a UE could operate multiple applications simultaneously. To take benefits of TSC supporting features, </w:t>
      </w:r>
      <w:r w:rsidR="00341DD2">
        <w:rPr>
          <w:lang w:eastAsia="ko-KR"/>
        </w:rPr>
        <w:t>Rel-16 allows the AF to provide a QoS reference that is mapped by the PCF into QoS parameters</w:t>
      </w:r>
    </w:p>
    <w:p w14:paraId="4114267A" w14:textId="525F5D03" w:rsidR="00747CE7" w:rsidRDefault="00747CE7" w:rsidP="00747CE7">
      <w:pPr>
        <w:jc w:val="both"/>
        <w:rPr>
          <w:lang w:eastAsia="ko-KR"/>
        </w:rPr>
      </w:pPr>
      <w:r>
        <w:rPr>
          <w:rFonts w:hint="eastAsia"/>
          <w:lang w:eastAsia="ko-KR"/>
        </w:rPr>
        <w:t>Th</w:t>
      </w:r>
      <w:r>
        <w:rPr>
          <w:lang w:eastAsia="ko-KR"/>
        </w:rPr>
        <w:t>e</w:t>
      </w:r>
      <w:r>
        <w:rPr>
          <w:rFonts w:hint="eastAsia"/>
          <w:lang w:eastAsia="ko-KR"/>
        </w:rPr>
        <w:t xml:space="preserve"> fundamental mechanism of this solution is to utilize network </w:t>
      </w:r>
      <w:r>
        <w:rPr>
          <w:lang w:eastAsia="ko-KR"/>
        </w:rPr>
        <w:t>analytics from NWDAF. NWDAF can collect network data, and able to provide the analytics about</w:t>
      </w:r>
      <w:r w:rsidR="00341DD2">
        <w:rPr>
          <w:lang w:eastAsia="ko-KR"/>
        </w:rPr>
        <w:t xml:space="preserve"> Observed Service Experience as defined in 23.288</w:t>
      </w:r>
      <w:r w:rsidR="002938F1">
        <w:rPr>
          <w:lang w:eastAsia="ko-KR"/>
        </w:rPr>
        <w:t>.</w:t>
      </w:r>
      <w:r w:rsidR="008E5F2D">
        <w:rPr>
          <w:lang w:eastAsia="ko-KR"/>
        </w:rPr>
        <w:t xml:space="preserve"> PCF </w:t>
      </w:r>
      <w:r>
        <w:rPr>
          <w:lang w:eastAsia="ko-KR"/>
        </w:rPr>
        <w:t xml:space="preserve">can decide </w:t>
      </w:r>
      <w:r w:rsidR="00341DD2">
        <w:rPr>
          <w:lang w:eastAsia="ko-KR"/>
        </w:rPr>
        <w:t xml:space="preserve">if </w:t>
      </w:r>
      <w:r>
        <w:rPr>
          <w:lang w:eastAsia="ko-KR"/>
        </w:rPr>
        <w:t xml:space="preserve">QoS parameters </w:t>
      </w:r>
      <w:r w:rsidR="00341DD2">
        <w:rPr>
          <w:lang w:eastAsia="ko-KR"/>
        </w:rPr>
        <w:t>fulfil the QoS requirements</w:t>
      </w:r>
    </w:p>
    <w:p w14:paraId="3D14F3E8" w14:textId="7952BCA7" w:rsidR="00747CE7" w:rsidRDefault="00747CE7" w:rsidP="00747CE7">
      <w:pPr>
        <w:jc w:val="both"/>
        <w:rPr>
          <w:lang w:eastAsia="ko-KR"/>
        </w:rPr>
      </w:pPr>
      <w:r>
        <w:rPr>
          <w:lang w:eastAsia="ko-KR"/>
        </w:rPr>
        <w:t xml:space="preserve">This solution proposes that a PCF, that responsible for deciding a PCC rule of deterministic communication, consumes network analytics </w:t>
      </w:r>
      <w:r w:rsidR="00341DD2">
        <w:rPr>
          <w:lang w:eastAsia="ko-KR"/>
        </w:rPr>
        <w:t>on Observed Service Experience</w:t>
      </w:r>
      <w:r>
        <w:rPr>
          <w:lang w:eastAsia="ko-KR"/>
        </w:rPr>
        <w:t xml:space="preserve"> </w:t>
      </w:r>
      <w:r w:rsidR="00A77110">
        <w:rPr>
          <w:lang w:eastAsia="ko-KR"/>
        </w:rPr>
        <w:t xml:space="preserve">from </w:t>
      </w:r>
      <w:r>
        <w:rPr>
          <w:lang w:eastAsia="ko-KR"/>
        </w:rPr>
        <w:t xml:space="preserve">NWDAF. </w:t>
      </w:r>
    </w:p>
    <w:p w14:paraId="67DDE019" w14:textId="77777777" w:rsidR="00747CE7" w:rsidRDefault="00747CE7" w:rsidP="00747CE7">
      <w:pPr>
        <w:jc w:val="both"/>
        <w:rPr>
          <w:lang w:eastAsia="ko-KR"/>
        </w:rPr>
      </w:pPr>
    </w:p>
    <w:p w14:paraId="45EB1099" w14:textId="77777777" w:rsidR="00747CE7" w:rsidRPr="00654378" w:rsidRDefault="00747CE7" w:rsidP="00747CE7">
      <w:pPr>
        <w:pStyle w:val="3"/>
      </w:pPr>
      <w:bookmarkStart w:id="19" w:name="_Toc510607501"/>
      <w:bookmarkStart w:id="20" w:name="_Toc518306735"/>
      <w:bookmarkStart w:id="21" w:name="_Toc26386431"/>
      <w:bookmarkStart w:id="22" w:name="_Toc26431237"/>
      <w:bookmarkStart w:id="23" w:name="_Toc30694635"/>
      <w:bookmarkStart w:id="24" w:name="_Toc31096549"/>
      <w:r>
        <w:t>6.X</w:t>
      </w:r>
      <w:r w:rsidRPr="00654378">
        <w:t>.2</w:t>
      </w:r>
      <w:r w:rsidRPr="00654378">
        <w:rPr>
          <w:rFonts w:hint="eastAsia"/>
        </w:rPr>
        <w:tab/>
      </w:r>
      <w:r w:rsidRPr="00654378">
        <w:t xml:space="preserve">Functional </w:t>
      </w:r>
      <w:r w:rsidRPr="00654378">
        <w:rPr>
          <w:rFonts w:hint="eastAsia"/>
        </w:rPr>
        <w:t>Description</w:t>
      </w:r>
      <w:bookmarkEnd w:id="19"/>
      <w:bookmarkEnd w:id="20"/>
      <w:bookmarkEnd w:id="21"/>
      <w:bookmarkEnd w:id="22"/>
      <w:bookmarkEnd w:id="23"/>
      <w:bookmarkEnd w:id="24"/>
    </w:p>
    <w:p w14:paraId="65E89E8A" w14:textId="77777777" w:rsidR="00747CE7" w:rsidRDefault="00747CE7" w:rsidP="00747CE7">
      <w:pPr>
        <w:jc w:val="both"/>
        <w:rPr>
          <w:lang w:eastAsia="ko-KR"/>
        </w:rPr>
      </w:pPr>
      <w:r>
        <w:rPr>
          <w:rFonts w:hint="eastAsia"/>
          <w:lang w:eastAsia="ko-KR"/>
        </w:rPr>
        <w:t>An AF provides QoS requirements, TSC</w:t>
      </w:r>
      <w:r>
        <w:rPr>
          <w:lang w:eastAsia="ko-KR"/>
        </w:rPr>
        <w:t>A</w:t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 related</w:t>
      </w:r>
      <w:r>
        <w:rPr>
          <w:rFonts w:hint="eastAsia"/>
          <w:lang w:eastAsia="ko-KR"/>
        </w:rPr>
        <w:t xml:space="preserve"> information, and </w:t>
      </w:r>
      <w:r>
        <w:rPr>
          <w:lang w:eastAsia="ko-KR"/>
        </w:rPr>
        <w:t xml:space="preserve">survival time to the PCF, and PCF decide QoS parameters for serving QoS flow of the application. The below is the principles of the solution.  </w:t>
      </w:r>
    </w:p>
    <w:p w14:paraId="2816EF9F" w14:textId="6E0FF9BC" w:rsidR="00747CE7" w:rsidRDefault="00747CE7" w:rsidP="00747CE7">
      <w:pPr>
        <w:pStyle w:val="ab"/>
        <w:numPr>
          <w:ilvl w:val="0"/>
          <w:numId w:val="17"/>
        </w:numPr>
        <w:ind w:firstLine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An AF provides QoS related parameters to PCF for the deterministic communication such as </w:t>
      </w:r>
      <w:r>
        <w:rPr>
          <w:lang w:eastAsia="ko-KR"/>
        </w:rPr>
        <w:t xml:space="preserve">GPSI, application ID, </w:t>
      </w:r>
      <w:r>
        <w:rPr>
          <w:rFonts w:hint="eastAsia"/>
          <w:lang w:eastAsia="ko-KR"/>
        </w:rPr>
        <w:t xml:space="preserve">maximum/minimum delay, </w:t>
      </w:r>
      <w:r>
        <w:rPr>
          <w:lang w:eastAsia="ko-KR"/>
        </w:rPr>
        <w:t>maximum burst data volume, periodic indicator, periodic time, and survival time</w:t>
      </w:r>
      <w:r w:rsidR="00722458">
        <w:rPr>
          <w:lang w:eastAsia="ko-KR"/>
        </w:rPr>
        <w:t xml:space="preserve"> </w:t>
      </w:r>
      <w:r w:rsidR="00722458" w:rsidRPr="002938F1">
        <w:rPr>
          <w:lang w:eastAsia="ko-KR"/>
        </w:rPr>
        <w:t>with traffic description</w:t>
      </w:r>
      <w:r>
        <w:rPr>
          <w:lang w:eastAsia="ko-KR"/>
        </w:rPr>
        <w:t>. The all parameters are not mandatory to be provided. For untrusted AF case, NEF can be uses to deliver the parameters to PCF.</w:t>
      </w:r>
    </w:p>
    <w:p w14:paraId="12F37849" w14:textId="0B3A6D85" w:rsidR="00747CE7" w:rsidRDefault="00747CE7" w:rsidP="00747CE7">
      <w:pPr>
        <w:pStyle w:val="ab"/>
        <w:numPr>
          <w:ilvl w:val="0"/>
          <w:numId w:val="17"/>
        </w:numPr>
        <w:ind w:firstLineChars="0"/>
        <w:jc w:val="both"/>
        <w:rPr>
          <w:lang w:eastAsia="ko-KR"/>
        </w:rPr>
      </w:pPr>
      <w:r>
        <w:rPr>
          <w:lang w:eastAsia="ko-KR"/>
        </w:rPr>
        <w:t xml:space="preserve">The PCF checks the received parameters </w:t>
      </w:r>
      <w:r w:rsidR="00341DD2">
        <w:rPr>
          <w:lang w:eastAsia="ko-KR"/>
        </w:rPr>
        <w:t>maps then to a QoS value</w:t>
      </w:r>
      <w:r>
        <w:rPr>
          <w:lang w:eastAsia="ko-KR"/>
        </w:rPr>
        <w:t xml:space="preserve">, TSCAI, and survival time used in 5GS. If, the PCF </w:t>
      </w:r>
      <w:r w:rsidR="00341DD2">
        <w:rPr>
          <w:lang w:eastAsia="ko-KR"/>
        </w:rPr>
        <w:t xml:space="preserve">may </w:t>
      </w:r>
      <w:r>
        <w:rPr>
          <w:lang w:eastAsia="ko-KR"/>
        </w:rPr>
        <w:t xml:space="preserve">requests to NWDAF to </w:t>
      </w:r>
      <w:r w:rsidR="00341DD2">
        <w:rPr>
          <w:lang w:eastAsia="ko-KR"/>
        </w:rPr>
        <w:t>monitor the Observed Service Experience</w:t>
      </w:r>
      <w:r>
        <w:rPr>
          <w:lang w:eastAsia="ko-KR"/>
        </w:rPr>
        <w:t xml:space="preserve"> </w:t>
      </w:r>
    </w:p>
    <w:p w14:paraId="43B2ECD9" w14:textId="12336738" w:rsidR="003425F8" w:rsidRPr="003425F8" w:rsidRDefault="003425F8" w:rsidP="002938F1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lang w:eastAsia="ko-KR"/>
        </w:rPr>
      </w:pPr>
      <w:r w:rsidRPr="002938F1">
        <w:rPr>
          <w:lang w:eastAsia="ko-KR"/>
        </w:rPr>
        <w:t xml:space="preserve">Editor’s Note: </w:t>
      </w:r>
      <w:r w:rsidRPr="002938F1">
        <w:rPr>
          <w:rStyle w:val="NOChar"/>
        </w:rPr>
        <w:t xml:space="preserve">It is FFS </w:t>
      </w:r>
      <w:r w:rsidR="002C2FAA" w:rsidRPr="002938F1">
        <w:rPr>
          <w:rStyle w:val="NOChar"/>
        </w:rPr>
        <w:t xml:space="preserve">whether this is need and how for </w:t>
      </w:r>
      <w:r w:rsidRPr="002938F1">
        <w:rPr>
          <w:rStyle w:val="NOChar"/>
        </w:rPr>
        <w:t xml:space="preserve">PCF </w:t>
      </w:r>
      <w:r w:rsidR="002C2FAA" w:rsidRPr="002938F1">
        <w:rPr>
          <w:rStyle w:val="NOChar"/>
        </w:rPr>
        <w:t xml:space="preserve">to </w:t>
      </w:r>
      <w:r w:rsidRPr="002938F1">
        <w:rPr>
          <w:rStyle w:val="NOChar"/>
        </w:rPr>
        <w:t>distinguish the AF request that needs PCF to derive the TSC related parameters and AF request targeting to a non TSC QoS flow</w:t>
      </w:r>
      <w:r w:rsidR="002C2FAA" w:rsidRPr="002938F1">
        <w:rPr>
          <w:rStyle w:val="NOChar"/>
        </w:rPr>
        <w:t xml:space="preserve">. The details of the derivation of TSC Assistance Container, </w:t>
      </w:r>
      <w:r w:rsidR="002C2FAA" w:rsidRPr="002938F1">
        <w:t xml:space="preserve">TSN QoS information are FFS. It is FFS </w:t>
      </w:r>
      <w:r w:rsidR="00FE6D58" w:rsidRPr="002938F1">
        <w:t xml:space="preserve">whether there is a need and </w:t>
      </w:r>
      <w:r w:rsidR="002C2FAA" w:rsidRPr="002938F1">
        <w:t xml:space="preserve">how to apply the TT functionalities at DS-TT or NW-TT in case the </w:t>
      </w:r>
      <w:r w:rsidR="002C2FAA" w:rsidRPr="002938F1">
        <w:rPr>
          <w:rStyle w:val="NOChar"/>
        </w:rPr>
        <w:t>PCF derives the TSC related parameters.</w:t>
      </w:r>
    </w:p>
    <w:p w14:paraId="3A3E481A" w14:textId="053FBE4A" w:rsidR="00747CE7" w:rsidRPr="003425F8" w:rsidRDefault="00747CE7" w:rsidP="00747CE7">
      <w:pPr>
        <w:jc w:val="both"/>
        <w:rPr>
          <w:lang w:eastAsia="ko-KR"/>
        </w:rPr>
      </w:pPr>
    </w:p>
    <w:p w14:paraId="0260E078" w14:textId="77777777" w:rsidR="00747CE7" w:rsidRPr="00654378" w:rsidRDefault="00747CE7" w:rsidP="00747CE7">
      <w:pPr>
        <w:pStyle w:val="3"/>
      </w:pPr>
      <w:bookmarkStart w:id="25" w:name="_Toc26386439"/>
      <w:bookmarkStart w:id="26" w:name="_Toc26431245"/>
      <w:bookmarkStart w:id="27" w:name="_Toc30694643"/>
      <w:bookmarkStart w:id="28" w:name="_Toc31096557"/>
      <w:r w:rsidRPr="00654378">
        <w:t>6.</w:t>
      </w:r>
      <w:r>
        <w:t>X</w:t>
      </w:r>
      <w:r w:rsidRPr="00654378">
        <w:t>.3</w:t>
      </w:r>
      <w:r w:rsidRPr="00654378">
        <w:tab/>
        <w:t>Procedures</w:t>
      </w:r>
      <w:bookmarkEnd w:id="25"/>
      <w:bookmarkEnd w:id="26"/>
      <w:bookmarkEnd w:id="27"/>
      <w:bookmarkEnd w:id="28"/>
    </w:p>
    <w:p w14:paraId="599018F5" w14:textId="73D1FC81" w:rsidR="00747CE7" w:rsidRDefault="00747CE7" w:rsidP="00747CE7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the procedure to </w:t>
      </w:r>
      <w:r>
        <w:rPr>
          <w:lang w:eastAsia="ko-KR"/>
        </w:rPr>
        <w:t>utilize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network analytics </w:t>
      </w:r>
      <w:r w:rsidR="00341DD2">
        <w:rPr>
          <w:lang w:eastAsia="ko-KR"/>
        </w:rPr>
        <w:t>for the PCF to check if the Service Experience is fulfilled</w:t>
      </w:r>
      <w:r>
        <w:rPr>
          <w:lang w:eastAsia="ko-KR"/>
        </w:rPr>
        <w:t xml:space="preserve">, the procedure is depicted in figure 6.X.3-1. </w:t>
      </w:r>
    </w:p>
    <w:p w14:paraId="081A6625" w14:textId="77777777" w:rsidR="00747CE7" w:rsidRDefault="00747CE7" w:rsidP="00747CE7">
      <w:pPr>
        <w:jc w:val="both"/>
        <w:rPr>
          <w:lang w:eastAsia="ko-KR"/>
        </w:rPr>
      </w:pPr>
    </w:p>
    <w:p w14:paraId="77CD5C93" w14:textId="73CC4936" w:rsidR="00747CE7" w:rsidRDefault="009125A4" w:rsidP="00747CE7">
      <w:pPr>
        <w:jc w:val="both"/>
        <w:rPr>
          <w:lang w:eastAsia="ko-KR"/>
        </w:rPr>
      </w:pPr>
      <w:r>
        <w:rPr>
          <w:noProof/>
        </w:rPr>
        <w:object w:dxaOrig="17532" w:dyaOrig="9721" w14:anchorId="5D31F3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1pt;height:267.8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653725133" r:id="rId13"/>
        </w:object>
      </w:r>
    </w:p>
    <w:p w14:paraId="1C656A04" w14:textId="77777777" w:rsidR="00747CE7" w:rsidRDefault="00747CE7" w:rsidP="00747CE7">
      <w:pPr>
        <w:pStyle w:val="B2"/>
        <w:ind w:left="567" w:hanging="283"/>
        <w:rPr>
          <w:lang w:eastAsia="zh-CN"/>
        </w:rPr>
      </w:pPr>
    </w:p>
    <w:p w14:paraId="79A0E39B" w14:textId="54865779" w:rsidR="00747CE7" w:rsidRDefault="00747CE7" w:rsidP="00747CE7">
      <w:pPr>
        <w:pStyle w:val="B2"/>
        <w:ind w:left="567" w:hanging="283"/>
        <w:rPr>
          <w:lang w:eastAsia="zh-CN"/>
        </w:rPr>
      </w:pPr>
      <w:r>
        <w:rPr>
          <w:lang w:eastAsia="zh-CN"/>
        </w:rPr>
        <w:t>Step 1. An AF provides QoS related information for a target UE or application. The deterministic communication can be targeted using the combination of GPSI, S-NSSAI, DNN</w:t>
      </w:r>
      <w:r w:rsidR="008E5F2D">
        <w:rPr>
          <w:lang w:eastAsia="zh-CN"/>
        </w:rPr>
        <w:t xml:space="preserve">, and </w:t>
      </w:r>
      <w:r w:rsidR="008E5F2D" w:rsidRPr="002938F1">
        <w:rPr>
          <w:lang w:eastAsia="zh-CN"/>
        </w:rPr>
        <w:t>traffic descriptor</w:t>
      </w:r>
      <w:r>
        <w:rPr>
          <w:lang w:eastAsia="zh-CN"/>
        </w:rPr>
        <w:t xml:space="preserve">. The QoS related information could contain burst arrival time, burst data volume, periodicity indicator, period time, and survival time. </w:t>
      </w:r>
    </w:p>
    <w:p w14:paraId="2C48AE71" w14:textId="702FC7C1" w:rsidR="00747CE7" w:rsidRDefault="00747CE7" w:rsidP="00747CE7">
      <w:pPr>
        <w:pStyle w:val="B2"/>
        <w:ind w:left="567" w:hanging="283"/>
        <w:rPr>
          <w:lang w:eastAsia="zh-CN"/>
        </w:rPr>
      </w:pPr>
      <w:r>
        <w:rPr>
          <w:lang w:eastAsia="zh-CN"/>
        </w:rPr>
        <w:t>Step 2. An UE request PDU session for a specific S-NSSAI and DNN</w:t>
      </w:r>
      <w:r w:rsidR="007A4A2B">
        <w:rPr>
          <w:lang w:eastAsia="zh-CN"/>
        </w:rPr>
        <w:t>.</w:t>
      </w:r>
    </w:p>
    <w:p w14:paraId="7B58E5B6" w14:textId="77777777" w:rsidR="00747CE7" w:rsidRDefault="00747CE7" w:rsidP="00747CE7">
      <w:pPr>
        <w:pStyle w:val="B2"/>
        <w:ind w:left="567" w:hanging="283"/>
        <w:rPr>
          <w:lang w:eastAsia="zh-CN"/>
        </w:rPr>
      </w:pPr>
      <w:r>
        <w:rPr>
          <w:lang w:eastAsia="zh-CN"/>
        </w:rPr>
        <w:t xml:space="preserve">Step 3. An SMF select a PCF could serve the requested S-NSSAI and DNN, and make a SM policy association. </w:t>
      </w:r>
    </w:p>
    <w:p w14:paraId="1C716DF5" w14:textId="301FC68A" w:rsidR="00747CE7" w:rsidRDefault="00747CE7" w:rsidP="00747CE7">
      <w:pPr>
        <w:pStyle w:val="B2"/>
        <w:ind w:left="567" w:hanging="283"/>
        <w:rPr>
          <w:lang w:eastAsia="ko-KR"/>
        </w:rPr>
      </w:pPr>
      <w:r>
        <w:rPr>
          <w:lang w:eastAsia="zh-CN"/>
        </w:rPr>
        <w:t xml:space="preserve">Step 4. The PCF check that the AF provided parameters </w:t>
      </w:r>
      <w:r w:rsidR="00341DD2">
        <w:rPr>
          <w:lang w:eastAsia="zh-CN"/>
        </w:rPr>
        <w:t xml:space="preserve">map them to </w:t>
      </w:r>
      <w:r>
        <w:rPr>
          <w:lang w:eastAsia="zh-CN"/>
        </w:rPr>
        <w:t xml:space="preserve">QoS parameter, </w:t>
      </w:r>
      <w:r w:rsidR="00592792" w:rsidRPr="002938F1">
        <w:rPr>
          <w:lang w:eastAsia="ko-KR"/>
        </w:rPr>
        <w:t xml:space="preserve">Burst Arrival Time, </w:t>
      </w:r>
      <w:r w:rsidR="00B52EA6" w:rsidRPr="002938F1">
        <w:rPr>
          <w:lang w:eastAsia="ko-KR"/>
        </w:rPr>
        <w:t>Periodicity</w:t>
      </w:r>
      <w:r>
        <w:rPr>
          <w:lang w:eastAsia="ko-KR"/>
        </w:rPr>
        <w:t xml:space="preserve">, and survival time. </w:t>
      </w:r>
      <w:r w:rsidRPr="002938F1">
        <w:rPr>
          <w:lang w:eastAsia="ko-KR"/>
        </w:rPr>
        <w:t xml:space="preserve">the PCF </w:t>
      </w:r>
      <w:r w:rsidR="008E5F2D" w:rsidRPr="002938F1">
        <w:rPr>
          <w:lang w:eastAsia="ko-KR"/>
        </w:rPr>
        <w:t xml:space="preserve">request </w:t>
      </w:r>
      <w:r w:rsidR="00341DD2" w:rsidRPr="002938F1">
        <w:rPr>
          <w:lang w:eastAsia="ko-KR"/>
        </w:rPr>
        <w:t>to monitor the Observed Se</w:t>
      </w:r>
      <w:r w:rsidR="002779C4" w:rsidRPr="002938F1">
        <w:rPr>
          <w:lang w:eastAsia="ko-KR"/>
        </w:rPr>
        <w:t>r</w:t>
      </w:r>
      <w:r w:rsidR="00341DD2" w:rsidRPr="002938F1">
        <w:rPr>
          <w:lang w:eastAsia="ko-KR"/>
        </w:rPr>
        <w:t xml:space="preserve">vice Experience </w:t>
      </w:r>
      <w:r w:rsidR="008E5F2D" w:rsidRPr="002938F1">
        <w:rPr>
          <w:lang w:eastAsia="ko-KR"/>
        </w:rPr>
        <w:t>to</w:t>
      </w:r>
      <w:r w:rsidRPr="002938F1">
        <w:rPr>
          <w:lang w:eastAsia="ko-KR"/>
        </w:rPr>
        <w:t xml:space="preserve"> NWDAF</w:t>
      </w:r>
      <w:r w:rsidR="008E5F2D" w:rsidRPr="002938F1">
        <w:rPr>
          <w:lang w:eastAsia="ko-KR"/>
        </w:rPr>
        <w:t xml:space="preserve"> </w:t>
      </w:r>
    </w:p>
    <w:p w14:paraId="37D4D1AA" w14:textId="7CE92ACE" w:rsidR="00747CE7" w:rsidRDefault="00747CE7" w:rsidP="00747CE7">
      <w:pPr>
        <w:pStyle w:val="B2"/>
        <w:ind w:left="567" w:hanging="283"/>
        <w:rPr>
          <w:lang w:eastAsia="zh-CN"/>
        </w:rPr>
      </w:pPr>
      <w:r>
        <w:rPr>
          <w:lang w:eastAsia="zh-CN"/>
        </w:rPr>
        <w:t xml:space="preserve">Step 5. The PCF derives QoS parameters, </w:t>
      </w:r>
      <w:r w:rsidR="00B52EA6" w:rsidRPr="002938F1">
        <w:rPr>
          <w:lang w:eastAsia="zh-CN"/>
        </w:rPr>
        <w:t>BAT,</w:t>
      </w:r>
      <w:r w:rsidR="00B52EA6">
        <w:rPr>
          <w:lang w:eastAsia="zh-CN"/>
        </w:rPr>
        <w:t xml:space="preserve"> </w:t>
      </w:r>
      <w:r w:rsidR="00B52EA6" w:rsidRPr="002938F1">
        <w:rPr>
          <w:lang w:eastAsia="zh-CN"/>
        </w:rPr>
        <w:t>Periodicity</w:t>
      </w:r>
      <w:r w:rsidR="00B52EA6">
        <w:rPr>
          <w:lang w:eastAsia="zh-CN"/>
        </w:rPr>
        <w:t xml:space="preserve">, and survival time </w:t>
      </w:r>
      <w:r w:rsidR="00B52EA6" w:rsidRPr="002938F1">
        <w:rPr>
          <w:lang w:eastAsia="zh-CN"/>
        </w:rPr>
        <w:t>if needed.</w:t>
      </w:r>
    </w:p>
    <w:p w14:paraId="7A7C4AA2" w14:textId="1BDD30AC" w:rsidR="00747CE7" w:rsidRDefault="00747CE7" w:rsidP="00747CE7">
      <w:pPr>
        <w:pStyle w:val="B2"/>
        <w:ind w:left="567" w:hanging="283"/>
        <w:rPr>
          <w:lang w:eastAsia="zh-CN"/>
        </w:rPr>
      </w:pPr>
      <w:r>
        <w:rPr>
          <w:lang w:eastAsia="zh-CN"/>
        </w:rPr>
        <w:t>Step 6. The PCF deliver the derived information to SMF using PCC rule.</w:t>
      </w:r>
    </w:p>
    <w:p w14:paraId="0D482DED" w14:textId="2549D5AC" w:rsidR="00747CE7" w:rsidRDefault="00747CE7" w:rsidP="00747CE7">
      <w:pPr>
        <w:pStyle w:val="B2"/>
        <w:ind w:left="567" w:hanging="283"/>
        <w:rPr>
          <w:lang w:eastAsia="zh-CN"/>
        </w:rPr>
      </w:pPr>
      <w:r>
        <w:rPr>
          <w:lang w:eastAsia="zh-CN"/>
        </w:rPr>
        <w:t xml:space="preserve">Step 7. The SMF </w:t>
      </w:r>
      <w:r w:rsidR="00B52EA6" w:rsidRPr="002938F1">
        <w:rPr>
          <w:lang w:eastAsia="zh-CN"/>
        </w:rPr>
        <w:t>derives TSCAI</w:t>
      </w:r>
      <w:r w:rsidR="00B52EA6">
        <w:rPr>
          <w:lang w:eastAsia="zh-CN"/>
        </w:rPr>
        <w:t xml:space="preserve"> and </w:t>
      </w:r>
      <w:r>
        <w:rPr>
          <w:lang w:eastAsia="zh-CN"/>
        </w:rPr>
        <w:t>establish/modify N4 session according to the PCC rule</w:t>
      </w:r>
    </w:p>
    <w:p w14:paraId="2516A75B" w14:textId="156816ED" w:rsidR="00747CE7" w:rsidRDefault="00747CE7" w:rsidP="00747CE7">
      <w:pPr>
        <w:pStyle w:val="B2"/>
        <w:ind w:left="567" w:hanging="283"/>
        <w:rPr>
          <w:lang w:eastAsia="zh-CN"/>
        </w:rPr>
      </w:pPr>
      <w:r>
        <w:rPr>
          <w:lang w:eastAsia="zh-CN"/>
        </w:rPr>
        <w:t xml:space="preserve">Step 8. The SMF provides N2 messages to the (R)AN with TSCAI and survival time. If needed, PDU session establishment accept message can be delivered to the UE. </w:t>
      </w:r>
    </w:p>
    <w:p w14:paraId="55443E30" w14:textId="77777777" w:rsidR="002A0342" w:rsidRDefault="002A0342" w:rsidP="00747CE7">
      <w:pPr>
        <w:pStyle w:val="B2"/>
        <w:ind w:left="567" w:hanging="283"/>
        <w:rPr>
          <w:lang w:eastAsia="zh-CN"/>
        </w:rPr>
      </w:pPr>
    </w:p>
    <w:p w14:paraId="711F01C2" w14:textId="77777777" w:rsidR="00747CE7" w:rsidRPr="007D00CE" w:rsidRDefault="00747CE7" w:rsidP="00747CE7">
      <w:pPr>
        <w:pStyle w:val="3"/>
        <w:rPr>
          <w:lang w:eastAsia="zh-CN"/>
        </w:rPr>
      </w:pPr>
      <w:bookmarkStart w:id="29" w:name="_Toc528436045"/>
      <w:bookmarkStart w:id="30" w:name="_Toc528569789"/>
      <w:bookmarkStart w:id="31" w:name="_Toc528576633"/>
      <w:r w:rsidRPr="007D00CE">
        <w:rPr>
          <w:lang w:eastAsia="zh-CN"/>
        </w:rPr>
        <w:t>6.</w:t>
      </w:r>
      <w:r>
        <w:rPr>
          <w:lang w:eastAsia="zh-CN"/>
        </w:rPr>
        <w:t>3</w:t>
      </w:r>
      <w:r w:rsidRPr="007D00CE">
        <w:rPr>
          <w:lang w:eastAsia="zh-CN"/>
        </w:rPr>
        <w:t>.2</w:t>
      </w:r>
      <w:r w:rsidRPr="007D00CE">
        <w:rPr>
          <w:lang w:eastAsia="zh-CN"/>
        </w:rPr>
        <w:tab/>
      </w:r>
      <w:r w:rsidRPr="007D00CE">
        <w:t xml:space="preserve">Impacts on </w:t>
      </w:r>
      <w:r w:rsidRPr="007D00CE">
        <w:rPr>
          <w:lang w:eastAsia="zh-CN"/>
        </w:rPr>
        <w:t>E</w:t>
      </w:r>
      <w:r w:rsidRPr="007D00CE">
        <w:t xml:space="preserve">xisting </w:t>
      </w:r>
      <w:r w:rsidRPr="007D00CE">
        <w:rPr>
          <w:lang w:eastAsia="zh-CN"/>
        </w:rPr>
        <w:t>N</w:t>
      </w:r>
      <w:r w:rsidRPr="007D00CE">
        <w:t xml:space="preserve">odes and </w:t>
      </w:r>
      <w:r w:rsidRPr="007D00CE">
        <w:rPr>
          <w:lang w:eastAsia="zh-CN"/>
        </w:rPr>
        <w:t>F</w:t>
      </w:r>
      <w:r w:rsidRPr="007D00CE">
        <w:t>unctionality</w:t>
      </w:r>
      <w:bookmarkEnd w:id="29"/>
      <w:bookmarkEnd w:id="30"/>
      <w:bookmarkEnd w:id="31"/>
    </w:p>
    <w:p w14:paraId="2B8EAF26" w14:textId="3B359ABB" w:rsidR="002779C4" w:rsidRPr="003425F8" w:rsidRDefault="002779C4" w:rsidP="002779C4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lang w:eastAsia="ko-KR"/>
        </w:rPr>
      </w:pPr>
      <w:r w:rsidRPr="002938F1">
        <w:rPr>
          <w:lang w:eastAsia="ko-KR"/>
        </w:rPr>
        <w:t xml:space="preserve">Editor’s Note: </w:t>
      </w:r>
      <w:r w:rsidRPr="002938F1">
        <w:rPr>
          <w:rStyle w:val="NOChar"/>
        </w:rPr>
        <w:t>This section is TBD.</w:t>
      </w:r>
    </w:p>
    <w:p w14:paraId="46A40F69" w14:textId="77D93CB4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2"/>
      <w:bookmarkEnd w:id="13"/>
      <w:bookmarkEnd w:id="14"/>
      <w:bookmarkEnd w:id="15"/>
    </w:p>
    <w:sectPr w:rsidR="0038421C" w:rsidRPr="009D47DE" w:rsidSect="00FB501F"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91747" w14:textId="77777777" w:rsidR="00D90E3B" w:rsidRDefault="00D90E3B">
      <w:r>
        <w:separator/>
      </w:r>
    </w:p>
  </w:endnote>
  <w:endnote w:type="continuationSeparator" w:id="0">
    <w:p w14:paraId="66D394B7" w14:textId="77777777" w:rsidR="00D90E3B" w:rsidRDefault="00D9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7CFC3" w14:textId="77777777" w:rsidR="00D90E3B" w:rsidRDefault="00D90E3B">
      <w:r>
        <w:separator/>
      </w:r>
    </w:p>
  </w:footnote>
  <w:footnote w:type="continuationSeparator" w:id="0">
    <w:p w14:paraId="33D4D393" w14:textId="77777777" w:rsidR="00D90E3B" w:rsidRDefault="00D90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41DAB7BC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2938F1">
      <w:rPr>
        <w:rFonts w:ascii="Arial" w:hAnsi="Arial" w:cs="Arial"/>
        <w:b/>
        <w:bCs/>
        <w:noProof/>
        <w:sz w:val="18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1AC1AF7"/>
    <w:multiLevelType w:val="hybridMultilevel"/>
    <w:tmpl w:val="64EC3B0E"/>
    <w:lvl w:ilvl="0" w:tplc="7BE8D3A8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3"/>
  </w:num>
  <w:num w:numId="6">
    <w:abstractNumId w:val="2"/>
  </w:num>
  <w:num w:numId="7">
    <w:abstractNumId w:val="7"/>
  </w:num>
  <w:num w:numId="8">
    <w:abstractNumId w:val="6"/>
  </w:num>
  <w:num w:numId="9">
    <w:abstractNumId w:val="15"/>
  </w:num>
  <w:num w:numId="10">
    <w:abstractNumId w:val="12"/>
  </w:num>
  <w:num w:numId="11">
    <w:abstractNumId w:val="11"/>
  </w:num>
  <w:num w:numId="12">
    <w:abstractNumId w:val="10"/>
  </w:num>
  <w:num w:numId="13">
    <w:abstractNumId w:val="3"/>
  </w:num>
  <w:num w:numId="14">
    <w:abstractNumId w:val="9"/>
  </w:num>
  <w:num w:numId="15">
    <w:abstractNumId w:val="5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yMTMyNTI2MjM0NTFR0lEKTi0uzszPAykwrAUAHb8qMiwAAAA="/>
  </w:docVars>
  <w:rsids>
    <w:rsidRoot w:val="004E213A"/>
    <w:rsid w:val="000003F4"/>
    <w:rsid w:val="00002162"/>
    <w:rsid w:val="00003B3D"/>
    <w:rsid w:val="00012785"/>
    <w:rsid w:val="000136D9"/>
    <w:rsid w:val="000176EA"/>
    <w:rsid w:val="000203F7"/>
    <w:rsid w:val="00022B68"/>
    <w:rsid w:val="00026CBA"/>
    <w:rsid w:val="00033397"/>
    <w:rsid w:val="0003466C"/>
    <w:rsid w:val="00036CDB"/>
    <w:rsid w:val="00037C87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54C"/>
    <w:rsid w:val="00061C72"/>
    <w:rsid w:val="000626B2"/>
    <w:rsid w:val="00063F11"/>
    <w:rsid w:val="00064F7F"/>
    <w:rsid w:val="00066B9A"/>
    <w:rsid w:val="00070F0D"/>
    <w:rsid w:val="00074819"/>
    <w:rsid w:val="00080512"/>
    <w:rsid w:val="00081E74"/>
    <w:rsid w:val="00083494"/>
    <w:rsid w:val="000840BE"/>
    <w:rsid w:val="0008599C"/>
    <w:rsid w:val="00085C18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B015E"/>
    <w:rsid w:val="000B14E0"/>
    <w:rsid w:val="000B7BA3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3762"/>
    <w:rsid w:val="000E726D"/>
    <w:rsid w:val="000F10C1"/>
    <w:rsid w:val="000F1D62"/>
    <w:rsid w:val="000F6AFE"/>
    <w:rsid w:val="000F6FCD"/>
    <w:rsid w:val="00101388"/>
    <w:rsid w:val="00101A6B"/>
    <w:rsid w:val="00104976"/>
    <w:rsid w:val="00111B5D"/>
    <w:rsid w:val="0012235B"/>
    <w:rsid w:val="00122506"/>
    <w:rsid w:val="001225BE"/>
    <w:rsid w:val="00130DCC"/>
    <w:rsid w:val="00131683"/>
    <w:rsid w:val="0013295F"/>
    <w:rsid w:val="001373A9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411F"/>
    <w:rsid w:val="001649C5"/>
    <w:rsid w:val="00166A72"/>
    <w:rsid w:val="0017004D"/>
    <w:rsid w:val="00170C55"/>
    <w:rsid w:val="00174BC6"/>
    <w:rsid w:val="001819A6"/>
    <w:rsid w:val="0018344A"/>
    <w:rsid w:val="00183D91"/>
    <w:rsid w:val="00186482"/>
    <w:rsid w:val="001865A9"/>
    <w:rsid w:val="00187C8A"/>
    <w:rsid w:val="00191137"/>
    <w:rsid w:val="00192289"/>
    <w:rsid w:val="001962D5"/>
    <w:rsid w:val="00196CEB"/>
    <w:rsid w:val="001A3C52"/>
    <w:rsid w:val="001A455A"/>
    <w:rsid w:val="001A6E3F"/>
    <w:rsid w:val="001B4072"/>
    <w:rsid w:val="001B541E"/>
    <w:rsid w:val="001B763D"/>
    <w:rsid w:val="001C0023"/>
    <w:rsid w:val="001C0F4B"/>
    <w:rsid w:val="001C12B6"/>
    <w:rsid w:val="001C246C"/>
    <w:rsid w:val="001C462E"/>
    <w:rsid w:val="001C65F7"/>
    <w:rsid w:val="001D0CF7"/>
    <w:rsid w:val="001D7C06"/>
    <w:rsid w:val="001D7F37"/>
    <w:rsid w:val="001E13D2"/>
    <w:rsid w:val="001E2EA2"/>
    <w:rsid w:val="001E5380"/>
    <w:rsid w:val="001E7C41"/>
    <w:rsid w:val="001F088C"/>
    <w:rsid w:val="001F168B"/>
    <w:rsid w:val="001F36FD"/>
    <w:rsid w:val="001F59DE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076D"/>
    <w:rsid w:val="00232BE5"/>
    <w:rsid w:val="002347A2"/>
    <w:rsid w:val="002355D7"/>
    <w:rsid w:val="00235CF1"/>
    <w:rsid w:val="002408B0"/>
    <w:rsid w:val="00241E32"/>
    <w:rsid w:val="00242295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660D5"/>
    <w:rsid w:val="002722FE"/>
    <w:rsid w:val="00272E9A"/>
    <w:rsid w:val="00273F9C"/>
    <w:rsid w:val="002779C4"/>
    <w:rsid w:val="0028002A"/>
    <w:rsid w:val="0028108C"/>
    <w:rsid w:val="00283123"/>
    <w:rsid w:val="00283771"/>
    <w:rsid w:val="002837F7"/>
    <w:rsid w:val="00283ADA"/>
    <w:rsid w:val="00283F28"/>
    <w:rsid w:val="00284625"/>
    <w:rsid w:val="00286339"/>
    <w:rsid w:val="002872D3"/>
    <w:rsid w:val="00290119"/>
    <w:rsid w:val="0029044C"/>
    <w:rsid w:val="002938F1"/>
    <w:rsid w:val="00293B2D"/>
    <w:rsid w:val="00293BD9"/>
    <w:rsid w:val="002953D5"/>
    <w:rsid w:val="002A0342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3F41"/>
    <w:rsid w:val="002B4351"/>
    <w:rsid w:val="002C098E"/>
    <w:rsid w:val="002C21C8"/>
    <w:rsid w:val="002C2FAA"/>
    <w:rsid w:val="002C4F79"/>
    <w:rsid w:val="002D12F7"/>
    <w:rsid w:val="002D2D96"/>
    <w:rsid w:val="002D6B07"/>
    <w:rsid w:val="002D7C22"/>
    <w:rsid w:val="002D7C31"/>
    <w:rsid w:val="002E0BBA"/>
    <w:rsid w:val="002E2B48"/>
    <w:rsid w:val="002E306C"/>
    <w:rsid w:val="002F0ACE"/>
    <w:rsid w:val="002F6D03"/>
    <w:rsid w:val="002F7861"/>
    <w:rsid w:val="003021E8"/>
    <w:rsid w:val="003066C9"/>
    <w:rsid w:val="00310D08"/>
    <w:rsid w:val="003121B5"/>
    <w:rsid w:val="00314771"/>
    <w:rsid w:val="003150AA"/>
    <w:rsid w:val="003172DC"/>
    <w:rsid w:val="0032091F"/>
    <w:rsid w:val="0032294B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1DD2"/>
    <w:rsid w:val="003425F8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23B8"/>
    <w:rsid w:val="00373208"/>
    <w:rsid w:val="0037342F"/>
    <w:rsid w:val="00374380"/>
    <w:rsid w:val="00374CDE"/>
    <w:rsid w:val="003764B3"/>
    <w:rsid w:val="00377C0C"/>
    <w:rsid w:val="0038421C"/>
    <w:rsid w:val="003A08A4"/>
    <w:rsid w:val="003A109A"/>
    <w:rsid w:val="003A31B0"/>
    <w:rsid w:val="003A4FBD"/>
    <w:rsid w:val="003B111B"/>
    <w:rsid w:val="003B39E5"/>
    <w:rsid w:val="003B47DF"/>
    <w:rsid w:val="003C0175"/>
    <w:rsid w:val="003C105E"/>
    <w:rsid w:val="003C1353"/>
    <w:rsid w:val="003C3971"/>
    <w:rsid w:val="003C4B75"/>
    <w:rsid w:val="003C53D2"/>
    <w:rsid w:val="003D2656"/>
    <w:rsid w:val="003D35AC"/>
    <w:rsid w:val="003D3EB0"/>
    <w:rsid w:val="003D44AB"/>
    <w:rsid w:val="003D549F"/>
    <w:rsid w:val="003D7AAB"/>
    <w:rsid w:val="003E28EB"/>
    <w:rsid w:val="003F00A1"/>
    <w:rsid w:val="003F05E4"/>
    <w:rsid w:val="003F3471"/>
    <w:rsid w:val="003F4ABB"/>
    <w:rsid w:val="0040104B"/>
    <w:rsid w:val="00403679"/>
    <w:rsid w:val="00404163"/>
    <w:rsid w:val="00405E9D"/>
    <w:rsid w:val="00407A2B"/>
    <w:rsid w:val="004107A0"/>
    <w:rsid w:val="00410E8F"/>
    <w:rsid w:val="00412A79"/>
    <w:rsid w:val="004133B7"/>
    <w:rsid w:val="00416693"/>
    <w:rsid w:val="00417A8A"/>
    <w:rsid w:val="00420849"/>
    <w:rsid w:val="00421D7F"/>
    <w:rsid w:val="00422756"/>
    <w:rsid w:val="004238B9"/>
    <w:rsid w:val="004238EB"/>
    <w:rsid w:val="00424660"/>
    <w:rsid w:val="00426F90"/>
    <w:rsid w:val="00433F87"/>
    <w:rsid w:val="00434B93"/>
    <w:rsid w:val="00435AF4"/>
    <w:rsid w:val="00436571"/>
    <w:rsid w:val="00450F2A"/>
    <w:rsid w:val="0045601F"/>
    <w:rsid w:val="004607DE"/>
    <w:rsid w:val="0046221C"/>
    <w:rsid w:val="00464C08"/>
    <w:rsid w:val="00465A14"/>
    <w:rsid w:val="00471598"/>
    <w:rsid w:val="00472E34"/>
    <w:rsid w:val="00480307"/>
    <w:rsid w:val="004816FF"/>
    <w:rsid w:val="00482113"/>
    <w:rsid w:val="004837B4"/>
    <w:rsid w:val="00483B51"/>
    <w:rsid w:val="0049103F"/>
    <w:rsid w:val="00494630"/>
    <w:rsid w:val="00494E54"/>
    <w:rsid w:val="00496B24"/>
    <w:rsid w:val="00497607"/>
    <w:rsid w:val="00497927"/>
    <w:rsid w:val="004A20FD"/>
    <w:rsid w:val="004A384A"/>
    <w:rsid w:val="004B0B13"/>
    <w:rsid w:val="004B1978"/>
    <w:rsid w:val="004B3EF3"/>
    <w:rsid w:val="004B5ACC"/>
    <w:rsid w:val="004B7B95"/>
    <w:rsid w:val="004C000F"/>
    <w:rsid w:val="004C1BDA"/>
    <w:rsid w:val="004C4B33"/>
    <w:rsid w:val="004C63F9"/>
    <w:rsid w:val="004C6EAE"/>
    <w:rsid w:val="004D0FFB"/>
    <w:rsid w:val="004D3578"/>
    <w:rsid w:val="004E0E92"/>
    <w:rsid w:val="004E0F42"/>
    <w:rsid w:val="004E1427"/>
    <w:rsid w:val="004E1DD7"/>
    <w:rsid w:val="004E213A"/>
    <w:rsid w:val="004E2E8E"/>
    <w:rsid w:val="004F0E1C"/>
    <w:rsid w:val="00500D6B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70A3"/>
    <w:rsid w:val="00530D13"/>
    <w:rsid w:val="0053129E"/>
    <w:rsid w:val="005321DF"/>
    <w:rsid w:val="005323D3"/>
    <w:rsid w:val="00533C5B"/>
    <w:rsid w:val="00535112"/>
    <w:rsid w:val="005354E0"/>
    <w:rsid w:val="00536091"/>
    <w:rsid w:val="0053669C"/>
    <w:rsid w:val="005372EE"/>
    <w:rsid w:val="005379E6"/>
    <w:rsid w:val="00540613"/>
    <w:rsid w:val="00543E6C"/>
    <w:rsid w:val="005459D5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62B6"/>
    <w:rsid w:val="0057795F"/>
    <w:rsid w:val="005808DE"/>
    <w:rsid w:val="0058139F"/>
    <w:rsid w:val="0058490F"/>
    <w:rsid w:val="00584E87"/>
    <w:rsid w:val="00586D69"/>
    <w:rsid w:val="00592792"/>
    <w:rsid w:val="00594548"/>
    <w:rsid w:val="005974E6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4B0E"/>
    <w:rsid w:val="005C528B"/>
    <w:rsid w:val="005D09DC"/>
    <w:rsid w:val="005D1D3C"/>
    <w:rsid w:val="005D2E01"/>
    <w:rsid w:val="005D514D"/>
    <w:rsid w:val="005D72B0"/>
    <w:rsid w:val="005E2CDD"/>
    <w:rsid w:val="005E4E17"/>
    <w:rsid w:val="005E5DC2"/>
    <w:rsid w:val="005E605F"/>
    <w:rsid w:val="005E720F"/>
    <w:rsid w:val="005F60EA"/>
    <w:rsid w:val="00600704"/>
    <w:rsid w:val="00603D55"/>
    <w:rsid w:val="006045FE"/>
    <w:rsid w:val="00606164"/>
    <w:rsid w:val="00611740"/>
    <w:rsid w:val="00611BA2"/>
    <w:rsid w:val="00614849"/>
    <w:rsid w:val="00614FDF"/>
    <w:rsid w:val="00615B32"/>
    <w:rsid w:val="00616BF6"/>
    <w:rsid w:val="006170AF"/>
    <w:rsid w:val="006326D9"/>
    <w:rsid w:val="00634ECE"/>
    <w:rsid w:val="00637099"/>
    <w:rsid w:val="00637EB8"/>
    <w:rsid w:val="00640940"/>
    <w:rsid w:val="00640BE1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50F6"/>
    <w:rsid w:val="006618F5"/>
    <w:rsid w:val="00664B4D"/>
    <w:rsid w:val="006679A2"/>
    <w:rsid w:val="00670565"/>
    <w:rsid w:val="00671C15"/>
    <w:rsid w:val="00673807"/>
    <w:rsid w:val="00675080"/>
    <w:rsid w:val="00683394"/>
    <w:rsid w:val="006834C3"/>
    <w:rsid w:val="00685EF8"/>
    <w:rsid w:val="00687E49"/>
    <w:rsid w:val="00690C25"/>
    <w:rsid w:val="00691962"/>
    <w:rsid w:val="00693D92"/>
    <w:rsid w:val="006940EF"/>
    <w:rsid w:val="0069556A"/>
    <w:rsid w:val="00696985"/>
    <w:rsid w:val="006A0715"/>
    <w:rsid w:val="006A16E0"/>
    <w:rsid w:val="006A7B1A"/>
    <w:rsid w:val="006B2317"/>
    <w:rsid w:val="006B24B1"/>
    <w:rsid w:val="006B263E"/>
    <w:rsid w:val="006B26CE"/>
    <w:rsid w:val="006B3226"/>
    <w:rsid w:val="006B4010"/>
    <w:rsid w:val="006B45DA"/>
    <w:rsid w:val="006B5E9B"/>
    <w:rsid w:val="006B69C8"/>
    <w:rsid w:val="006C0E07"/>
    <w:rsid w:val="006C59BC"/>
    <w:rsid w:val="006C5DBE"/>
    <w:rsid w:val="006D111D"/>
    <w:rsid w:val="006D2D36"/>
    <w:rsid w:val="006D42D3"/>
    <w:rsid w:val="006D6B1D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84A"/>
    <w:rsid w:val="006F4E92"/>
    <w:rsid w:val="006F5494"/>
    <w:rsid w:val="006F7841"/>
    <w:rsid w:val="00701C8B"/>
    <w:rsid w:val="00712198"/>
    <w:rsid w:val="0071335F"/>
    <w:rsid w:val="00713D46"/>
    <w:rsid w:val="007145E6"/>
    <w:rsid w:val="00715207"/>
    <w:rsid w:val="00715B77"/>
    <w:rsid w:val="00720454"/>
    <w:rsid w:val="00721820"/>
    <w:rsid w:val="00722458"/>
    <w:rsid w:val="00725EC1"/>
    <w:rsid w:val="007305B5"/>
    <w:rsid w:val="007306F2"/>
    <w:rsid w:val="00732847"/>
    <w:rsid w:val="00732A4B"/>
    <w:rsid w:val="00732B25"/>
    <w:rsid w:val="00734A5B"/>
    <w:rsid w:val="00735483"/>
    <w:rsid w:val="00744781"/>
    <w:rsid w:val="00744E76"/>
    <w:rsid w:val="00747A4F"/>
    <w:rsid w:val="00747CE7"/>
    <w:rsid w:val="00752F39"/>
    <w:rsid w:val="00753559"/>
    <w:rsid w:val="0075485D"/>
    <w:rsid w:val="00755FCC"/>
    <w:rsid w:val="00757067"/>
    <w:rsid w:val="00764379"/>
    <w:rsid w:val="00767B73"/>
    <w:rsid w:val="00767C50"/>
    <w:rsid w:val="00770324"/>
    <w:rsid w:val="00770FB4"/>
    <w:rsid w:val="00772B7A"/>
    <w:rsid w:val="00773C41"/>
    <w:rsid w:val="00774FD0"/>
    <w:rsid w:val="00775E5D"/>
    <w:rsid w:val="00777D7A"/>
    <w:rsid w:val="00780E31"/>
    <w:rsid w:val="00781F0F"/>
    <w:rsid w:val="007828E3"/>
    <w:rsid w:val="007933CC"/>
    <w:rsid w:val="00795464"/>
    <w:rsid w:val="00797694"/>
    <w:rsid w:val="007A0082"/>
    <w:rsid w:val="007A0A18"/>
    <w:rsid w:val="007A1303"/>
    <w:rsid w:val="007A4A2B"/>
    <w:rsid w:val="007A5232"/>
    <w:rsid w:val="007B44AA"/>
    <w:rsid w:val="007B6214"/>
    <w:rsid w:val="007C0DC2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4E8"/>
    <w:rsid w:val="007E48F9"/>
    <w:rsid w:val="007E4EE8"/>
    <w:rsid w:val="007E5089"/>
    <w:rsid w:val="007E512C"/>
    <w:rsid w:val="007F1C8A"/>
    <w:rsid w:val="007F2058"/>
    <w:rsid w:val="007F2CC3"/>
    <w:rsid w:val="007F5D0F"/>
    <w:rsid w:val="00800261"/>
    <w:rsid w:val="008028A4"/>
    <w:rsid w:val="008037A5"/>
    <w:rsid w:val="0080464B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2055"/>
    <w:rsid w:val="00822D25"/>
    <w:rsid w:val="0082473C"/>
    <w:rsid w:val="00827998"/>
    <w:rsid w:val="00831E59"/>
    <w:rsid w:val="0083212D"/>
    <w:rsid w:val="00833977"/>
    <w:rsid w:val="008405A4"/>
    <w:rsid w:val="008426B8"/>
    <w:rsid w:val="008429A2"/>
    <w:rsid w:val="00843D0D"/>
    <w:rsid w:val="008441A5"/>
    <w:rsid w:val="0084636C"/>
    <w:rsid w:val="008477F9"/>
    <w:rsid w:val="00852C89"/>
    <w:rsid w:val="00854536"/>
    <w:rsid w:val="008647EB"/>
    <w:rsid w:val="00865034"/>
    <w:rsid w:val="008658AE"/>
    <w:rsid w:val="00870947"/>
    <w:rsid w:val="008720C7"/>
    <w:rsid w:val="00873116"/>
    <w:rsid w:val="00874FF1"/>
    <w:rsid w:val="008755AB"/>
    <w:rsid w:val="00875EC4"/>
    <w:rsid w:val="008768CA"/>
    <w:rsid w:val="008952D4"/>
    <w:rsid w:val="00895408"/>
    <w:rsid w:val="008955A8"/>
    <w:rsid w:val="008A0071"/>
    <w:rsid w:val="008A308A"/>
    <w:rsid w:val="008A56CB"/>
    <w:rsid w:val="008B51AE"/>
    <w:rsid w:val="008B5856"/>
    <w:rsid w:val="008B5963"/>
    <w:rsid w:val="008B7DCC"/>
    <w:rsid w:val="008C6353"/>
    <w:rsid w:val="008D0BCE"/>
    <w:rsid w:val="008D5CDB"/>
    <w:rsid w:val="008D662A"/>
    <w:rsid w:val="008E14AE"/>
    <w:rsid w:val="008E2006"/>
    <w:rsid w:val="008E51BE"/>
    <w:rsid w:val="008E5F2D"/>
    <w:rsid w:val="008E5F56"/>
    <w:rsid w:val="008F4DCD"/>
    <w:rsid w:val="008F5110"/>
    <w:rsid w:val="008F5749"/>
    <w:rsid w:val="008F6679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25A4"/>
    <w:rsid w:val="0091276C"/>
    <w:rsid w:val="00913B63"/>
    <w:rsid w:val="00920B36"/>
    <w:rsid w:val="00921CB5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47432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6C2"/>
    <w:rsid w:val="00963934"/>
    <w:rsid w:val="00963DC6"/>
    <w:rsid w:val="00964B2B"/>
    <w:rsid w:val="009655EE"/>
    <w:rsid w:val="00965BD6"/>
    <w:rsid w:val="00972BCE"/>
    <w:rsid w:val="00973DFC"/>
    <w:rsid w:val="00975D4D"/>
    <w:rsid w:val="00977405"/>
    <w:rsid w:val="009803D9"/>
    <w:rsid w:val="00981478"/>
    <w:rsid w:val="00982BAD"/>
    <w:rsid w:val="00983DB5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A47CC"/>
    <w:rsid w:val="009B21A6"/>
    <w:rsid w:val="009B7A40"/>
    <w:rsid w:val="009B7DAD"/>
    <w:rsid w:val="009C21A8"/>
    <w:rsid w:val="009C259C"/>
    <w:rsid w:val="009D10E6"/>
    <w:rsid w:val="009D152B"/>
    <w:rsid w:val="009D2A14"/>
    <w:rsid w:val="009D47DE"/>
    <w:rsid w:val="009D5923"/>
    <w:rsid w:val="009D5E57"/>
    <w:rsid w:val="009D75D8"/>
    <w:rsid w:val="009D76DA"/>
    <w:rsid w:val="009D7870"/>
    <w:rsid w:val="009E1A99"/>
    <w:rsid w:val="009E4D98"/>
    <w:rsid w:val="009F1C4E"/>
    <w:rsid w:val="009F2895"/>
    <w:rsid w:val="009F37B7"/>
    <w:rsid w:val="009F41FB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39FD"/>
    <w:rsid w:val="00A23A65"/>
    <w:rsid w:val="00A2484F"/>
    <w:rsid w:val="00A26C43"/>
    <w:rsid w:val="00A26DC5"/>
    <w:rsid w:val="00A317B4"/>
    <w:rsid w:val="00A31EB7"/>
    <w:rsid w:val="00A32C7D"/>
    <w:rsid w:val="00A37263"/>
    <w:rsid w:val="00A37EC5"/>
    <w:rsid w:val="00A4341F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110"/>
    <w:rsid w:val="00A77A95"/>
    <w:rsid w:val="00A81435"/>
    <w:rsid w:val="00A82346"/>
    <w:rsid w:val="00A82413"/>
    <w:rsid w:val="00A84AD0"/>
    <w:rsid w:val="00A84DDF"/>
    <w:rsid w:val="00A85909"/>
    <w:rsid w:val="00A87B19"/>
    <w:rsid w:val="00A912A3"/>
    <w:rsid w:val="00A93706"/>
    <w:rsid w:val="00A94F94"/>
    <w:rsid w:val="00A95CA1"/>
    <w:rsid w:val="00A96126"/>
    <w:rsid w:val="00A966B3"/>
    <w:rsid w:val="00AA1177"/>
    <w:rsid w:val="00AA1D4F"/>
    <w:rsid w:val="00AA2C3C"/>
    <w:rsid w:val="00AA3950"/>
    <w:rsid w:val="00AA3EB8"/>
    <w:rsid w:val="00AB1EF7"/>
    <w:rsid w:val="00AC0426"/>
    <w:rsid w:val="00AC11ED"/>
    <w:rsid w:val="00AC1B17"/>
    <w:rsid w:val="00AC203A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206E"/>
    <w:rsid w:val="00AE4D2D"/>
    <w:rsid w:val="00AE5C01"/>
    <w:rsid w:val="00AE6B4B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4933"/>
    <w:rsid w:val="00B2757E"/>
    <w:rsid w:val="00B33B55"/>
    <w:rsid w:val="00B3541F"/>
    <w:rsid w:val="00B371A3"/>
    <w:rsid w:val="00B410C4"/>
    <w:rsid w:val="00B459F4"/>
    <w:rsid w:val="00B52EA6"/>
    <w:rsid w:val="00B54DF6"/>
    <w:rsid w:val="00B60648"/>
    <w:rsid w:val="00B63EFB"/>
    <w:rsid w:val="00B65751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56A"/>
    <w:rsid w:val="00BA5CA3"/>
    <w:rsid w:val="00BA713C"/>
    <w:rsid w:val="00BB0BC7"/>
    <w:rsid w:val="00BB19B5"/>
    <w:rsid w:val="00BB2BF7"/>
    <w:rsid w:val="00BB7B7D"/>
    <w:rsid w:val="00BC0F7D"/>
    <w:rsid w:val="00BC3CCD"/>
    <w:rsid w:val="00BC3D63"/>
    <w:rsid w:val="00BC6699"/>
    <w:rsid w:val="00BC6A03"/>
    <w:rsid w:val="00BD2DD7"/>
    <w:rsid w:val="00BD40B4"/>
    <w:rsid w:val="00BD76D6"/>
    <w:rsid w:val="00BD7C94"/>
    <w:rsid w:val="00BE23B6"/>
    <w:rsid w:val="00BE422B"/>
    <w:rsid w:val="00BE57D2"/>
    <w:rsid w:val="00BF2F59"/>
    <w:rsid w:val="00BF68E2"/>
    <w:rsid w:val="00BF7496"/>
    <w:rsid w:val="00C01584"/>
    <w:rsid w:val="00C14D5A"/>
    <w:rsid w:val="00C1503E"/>
    <w:rsid w:val="00C17ADB"/>
    <w:rsid w:val="00C22420"/>
    <w:rsid w:val="00C258FA"/>
    <w:rsid w:val="00C26BB4"/>
    <w:rsid w:val="00C33079"/>
    <w:rsid w:val="00C3317B"/>
    <w:rsid w:val="00C3430B"/>
    <w:rsid w:val="00C3733C"/>
    <w:rsid w:val="00C37DDC"/>
    <w:rsid w:val="00C40A06"/>
    <w:rsid w:val="00C42553"/>
    <w:rsid w:val="00C458E8"/>
    <w:rsid w:val="00C476D0"/>
    <w:rsid w:val="00C522E7"/>
    <w:rsid w:val="00C563B9"/>
    <w:rsid w:val="00C568FE"/>
    <w:rsid w:val="00C56FF6"/>
    <w:rsid w:val="00C62D32"/>
    <w:rsid w:val="00C63BCE"/>
    <w:rsid w:val="00C65716"/>
    <w:rsid w:val="00C659CF"/>
    <w:rsid w:val="00C7000A"/>
    <w:rsid w:val="00C72175"/>
    <w:rsid w:val="00C72833"/>
    <w:rsid w:val="00C74896"/>
    <w:rsid w:val="00C75231"/>
    <w:rsid w:val="00C756BD"/>
    <w:rsid w:val="00C807A3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1EAB"/>
    <w:rsid w:val="00CB49E8"/>
    <w:rsid w:val="00CB7B2B"/>
    <w:rsid w:val="00CC5692"/>
    <w:rsid w:val="00CC5E1A"/>
    <w:rsid w:val="00CD24C6"/>
    <w:rsid w:val="00CD4265"/>
    <w:rsid w:val="00CD4A59"/>
    <w:rsid w:val="00CE0842"/>
    <w:rsid w:val="00CE3545"/>
    <w:rsid w:val="00CE37B6"/>
    <w:rsid w:val="00CE5275"/>
    <w:rsid w:val="00CE5F0B"/>
    <w:rsid w:val="00CF5983"/>
    <w:rsid w:val="00CF66CE"/>
    <w:rsid w:val="00D04158"/>
    <w:rsid w:val="00D05505"/>
    <w:rsid w:val="00D06146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459B"/>
    <w:rsid w:val="00D55F88"/>
    <w:rsid w:val="00D56EAD"/>
    <w:rsid w:val="00D56F17"/>
    <w:rsid w:val="00D61312"/>
    <w:rsid w:val="00D66515"/>
    <w:rsid w:val="00D67261"/>
    <w:rsid w:val="00D738D6"/>
    <w:rsid w:val="00D742AE"/>
    <w:rsid w:val="00D74AE0"/>
    <w:rsid w:val="00D755EB"/>
    <w:rsid w:val="00D82716"/>
    <w:rsid w:val="00D86FEA"/>
    <w:rsid w:val="00D87E00"/>
    <w:rsid w:val="00D90E3B"/>
    <w:rsid w:val="00D9134D"/>
    <w:rsid w:val="00D922EA"/>
    <w:rsid w:val="00D92EE9"/>
    <w:rsid w:val="00D92F18"/>
    <w:rsid w:val="00D95038"/>
    <w:rsid w:val="00D960C9"/>
    <w:rsid w:val="00D964D1"/>
    <w:rsid w:val="00D9664F"/>
    <w:rsid w:val="00D96ED5"/>
    <w:rsid w:val="00DA0151"/>
    <w:rsid w:val="00DA10AA"/>
    <w:rsid w:val="00DA3D0F"/>
    <w:rsid w:val="00DA50E9"/>
    <w:rsid w:val="00DA7A03"/>
    <w:rsid w:val="00DA7E49"/>
    <w:rsid w:val="00DB09DB"/>
    <w:rsid w:val="00DB1818"/>
    <w:rsid w:val="00DB32A0"/>
    <w:rsid w:val="00DB38E6"/>
    <w:rsid w:val="00DB462A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3A18"/>
    <w:rsid w:val="00DE6F87"/>
    <w:rsid w:val="00DF13E9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66A"/>
    <w:rsid w:val="00E23312"/>
    <w:rsid w:val="00E2398A"/>
    <w:rsid w:val="00E24B02"/>
    <w:rsid w:val="00E254B2"/>
    <w:rsid w:val="00E317E1"/>
    <w:rsid w:val="00E319E6"/>
    <w:rsid w:val="00E34306"/>
    <w:rsid w:val="00E34EC2"/>
    <w:rsid w:val="00E353A6"/>
    <w:rsid w:val="00E37A94"/>
    <w:rsid w:val="00E44406"/>
    <w:rsid w:val="00E456D9"/>
    <w:rsid w:val="00E475E7"/>
    <w:rsid w:val="00E50D85"/>
    <w:rsid w:val="00E51264"/>
    <w:rsid w:val="00E57210"/>
    <w:rsid w:val="00E576F5"/>
    <w:rsid w:val="00E577E0"/>
    <w:rsid w:val="00E60BD7"/>
    <w:rsid w:val="00E60FE9"/>
    <w:rsid w:val="00E673E9"/>
    <w:rsid w:val="00E70039"/>
    <w:rsid w:val="00E7055F"/>
    <w:rsid w:val="00E7136C"/>
    <w:rsid w:val="00E77645"/>
    <w:rsid w:val="00E8034B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97677"/>
    <w:rsid w:val="00EA3DC7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1A01"/>
    <w:rsid w:val="00ED29B6"/>
    <w:rsid w:val="00ED7C58"/>
    <w:rsid w:val="00EE09AF"/>
    <w:rsid w:val="00EE2BAF"/>
    <w:rsid w:val="00EE651E"/>
    <w:rsid w:val="00EF03B6"/>
    <w:rsid w:val="00EF4087"/>
    <w:rsid w:val="00EF4BA9"/>
    <w:rsid w:val="00EF51C7"/>
    <w:rsid w:val="00EF653D"/>
    <w:rsid w:val="00EF6582"/>
    <w:rsid w:val="00F00678"/>
    <w:rsid w:val="00F01A8E"/>
    <w:rsid w:val="00F025A2"/>
    <w:rsid w:val="00F02C0D"/>
    <w:rsid w:val="00F04712"/>
    <w:rsid w:val="00F125E8"/>
    <w:rsid w:val="00F15402"/>
    <w:rsid w:val="00F15A36"/>
    <w:rsid w:val="00F1648D"/>
    <w:rsid w:val="00F173CA"/>
    <w:rsid w:val="00F20F2D"/>
    <w:rsid w:val="00F22EC7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4BF"/>
    <w:rsid w:val="00F40657"/>
    <w:rsid w:val="00F41BD6"/>
    <w:rsid w:val="00F42CEC"/>
    <w:rsid w:val="00F45F43"/>
    <w:rsid w:val="00F46757"/>
    <w:rsid w:val="00F54EEC"/>
    <w:rsid w:val="00F6021A"/>
    <w:rsid w:val="00F6035B"/>
    <w:rsid w:val="00F60828"/>
    <w:rsid w:val="00F653B8"/>
    <w:rsid w:val="00F6547E"/>
    <w:rsid w:val="00F66A6B"/>
    <w:rsid w:val="00F721E3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3E7E"/>
    <w:rsid w:val="00F96887"/>
    <w:rsid w:val="00F96A2B"/>
    <w:rsid w:val="00FA1266"/>
    <w:rsid w:val="00FA134D"/>
    <w:rsid w:val="00FB0A85"/>
    <w:rsid w:val="00FB218B"/>
    <w:rsid w:val="00FB501F"/>
    <w:rsid w:val="00FB6A5D"/>
    <w:rsid w:val="00FC0363"/>
    <w:rsid w:val="00FC1192"/>
    <w:rsid w:val="00FC2924"/>
    <w:rsid w:val="00FC3ABC"/>
    <w:rsid w:val="00FC6C38"/>
    <w:rsid w:val="00FC7564"/>
    <w:rsid w:val="00FD2565"/>
    <w:rsid w:val="00FD3EED"/>
    <w:rsid w:val="00FD4129"/>
    <w:rsid w:val="00FD6B37"/>
    <w:rsid w:val="00FE0015"/>
    <w:rsid w:val="00FE17EA"/>
    <w:rsid w:val="00FE1D77"/>
    <w:rsid w:val="00FE3E62"/>
    <w:rsid w:val="00FE6751"/>
    <w:rsid w:val="00FE68E5"/>
    <w:rsid w:val="00FE6D58"/>
    <w:rsid w:val="00FE7DC9"/>
    <w:rsid w:val="00FF100F"/>
    <w:rsid w:val="00FF1479"/>
    <w:rsid w:val="00FF295C"/>
    <w:rsid w:val="00FF2C65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table" w:styleId="ad">
    <w:name w:val="Table Grid"/>
    <w:basedOn w:val="a1"/>
    <w:rsid w:val="008D5CDB"/>
    <w:rPr>
      <w:rFonts w:eastAsiaTheme="minorEastAsia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_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0706D-8539-4272-AA31-318A86BE9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368DB0-2D44-427B-8352-DABBA03085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27900D-0238-4BAC-A803-239818E050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BEA78F-67D6-4EF3-A670-45AB538EA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910</Words>
  <Characters>5190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한윤선/5G/6G표준Lab(SR)/Staff Engineer/삼성전자</cp:lastModifiedBy>
  <cp:revision>6</cp:revision>
  <dcterms:created xsi:type="dcterms:W3CDTF">2020-06-10T07:05:00Z</dcterms:created>
  <dcterms:modified xsi:type="dcterms:W3CDTF">2020-06-15T02:16:00Z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  <property fmtid="{D5CDD505-2E9C-101B-9397-08002B2CF9AE}" pid="9" name="ContentTypeId">
    <vt:lpwstr>0x01010000A41F864BF9E047AC9D98AA3A92DCA2</vt:lpwstr>
  </property>
</Properties>
</file>